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B86F9F" w:rsidRDefault="005178B0" w:rsidP="00A9297B">
      <w:pPr>
        <w:rPr>
          <w:rFonts w:cs="Arial"/>
          <w:szCs w:val="20"/>
        </w:rPr>
      </w:pPr>
    </w:p>
    <w:p w14:paraId="1EA30800" w14:textId="77777777" w:rsidR="00BB1E26" w:rsidRPr="00B86F9F" w:rsidRDefault="00BB1E26" w:rsidP="00A9297B">
      <w:pPr>
        <w:rPr>
          <w:rFonts w:cs="Arial"/>
          <w:szCs w:val="20"/>
        </w:rPr>
      </w:pPr>
    </w:p>
    <w:p w14:paraId="6F769D32" w14:textId="1CC30AB9" w:rsidR="00BB1E26" w:rsidRPr="00B86F9F" w:rsidRDefault="00152883" w:rsidP="00A9297B">
      <w:pPr>
        <w:tabs>
          <w:tab w:val="left" w:pos="1276"/>
        </w:tabs>
        <w:rPr>
          <w:rFonts w:cs="Arial"/>
          <w:szCs w:val="20"/>
        </w:rPr>
      </w:pPr>
      <w:r w:rsidRPr="00B86F9F">
        <w:rPr>
          <w:rFonts w:cs="Arial"/>
          <w:szCs w:val="20"/>
        </w:rPr>
        <w:t>Datum:</w:t>
      </w:r>
      <w:r w:rsidR="003027D8" w:rsidRPr="00B86F9F">
        <w:rPr>
          <w:rFonts w:cs="Arial"/>
          <w:szCs w:val="20"/>
        </w:rPr>
        <w:t xml:space="preserve"> </w:t>
      </w:r>
      <w:r w:rsidR="009100B8" w:rsidRPr="00B86F9F">
        <w:rPr>
          <w:rFonts w:cs="Arial"/>
          <w:szCs w:val="20"/>
        </w:rPr>
        <w:tab/>
      </w:r>
      <w:r w:rsidR="00577DB2">
        <w:rPr>
          <w:rFonts w:cs="Arial"/>
          <w:szCs w:val="20"/>
        </w:rPr>
        <w:t>7</w:t>
      </w:r>
      <w:r w:rsidR="00E90F01" w:rsidRPr="00B86F9F">
        <w:rPr>
          <w:rFonts w:cs="Arial"/>
          <w:szCs w:val="20"/>
        </w:rPr>
        <w:t xml:space="preserve">. </w:t>
      </w:r>
      <w:r w:rsidR="00577DB2">
        <w:rPr>
          <w:rFonts w:cs="Arial"/>
          <w:szCs w:val="20"/>
        </w:rPr>
        <w:t>3</w:t>
      </w:r>
      <w:r w:rsidR="00E90F01" w:rsidRPr="00B86F9F">
        <w:rPr>
          <w:rFonts w:cs="Arial"/>
          <w:szCs w:val="20"/>
        </w:rPr>
        <w:t>. 2025</w:t>
      </w:r>
    </w:p>
    <w:p w14:paraId="34798605" w14:textId="46104495" w:rsidR="00BB1E26" w:rsidRPr="00B86F9F" w:rsidRDefault="00152883" w:rsidP="00A9297B">
      <w:pPr>
        <w:tabs>
          <w:tab w:val="left" w:pos="1276"/>
        </w:tabs>
        <w:rPr>
          <w:rFonts w:cs="Arial"/>
          <w:szCs w:val="20"/>
        </w:rPr>
      </w:pPr>
      <w:r w:rsidRPr="00B86F9F">
        <w:rPr>
          <w:rFonts w:cs="Arial"/>
          <w:szCs w:val="20"/>
        </w:rPr>
        <w:t>Številka:</w:t>
      </w:r>
      <w:r w:rsidR="009100B8" w:rsidRPr="00B86F9F">
        <w:rPr>
          <w:rFonts w:cs="Arial"/>
          <w:szCs w:val="20"/>
        </w:rPr>
        <w:tab/>
      </w:r>
      <w:r w:rsidR="00E90F01" w:rsidRPr="00B86F9F">
        <w:rPr>
          <w:rFonts w:cs="Arial"/>
          <w:szCs w:val="20"/>
        </w:rPr>
        <w:t>430-8/2025-3130-4</w:t>
      </w:r>
    </w:p>
    <w:p w14:paraId="35173539" w14:textId="0C8A3633" w:rsidR="00BB1E26" w:rsidRPr="00B86F9F" w:rsidRDefault="00AF3775" w:rsidP="00A9297B">
      <w:pPr>
        <w:tabs>
          <w:tab w:val="left" w:pos="1276"/>
          <w:tab w:val="left" w:pos="3480"/>
        </w:tabs>
        <w:rPr>
          <w:rFonts w:cs="Arial"/>
          <w:szCs w:val="20"/>
        </w:rPr>
      </w:pPr>
      <w:r w:rsidRPr="00B86F9F">
        <w:rPr>
          <w:rFonts w:cs="Arial"/>
          <w:szCs w:val="20"/>
        </w:rPr>
        <w:t>Oznaka JN:</w:t>
      </w:r>
      <w:r w:rsidR="009100B8" w:rsidRPr="00B86F9F">
        <w:rPr>
          <w:rFonts w:cs="Arial"/>
          <w:szCs w:val="20"/>
        </w:rPr>
        <w:tab/>
      </w:r>
      <w:r w:rsidR="00E90F01" w:rsidRPr="00B86F9F">
        <w:rPr>
          <w:rFonts w:cs="Arial"/>
          <w:szCs w:val="20"/>
        </w:rPr>
        <w:t>ODVOJKOVA-42/2024</w:t>
      </w:r>
    </w:p>
    <w:p w14:paraId="5661A984" w14:textId="77777777" w:rsidR="00BB1E26" w:rsidRPr="00B86F9F" w:rsidRDefault="00BB1E26" w:rsidP="00A9297B">
      <w:pPr>
        <w:rPr>
          <w:rFonts w:cs="Arial"/>
          <w:szCs w:val="20"/>
        </w:rPr>
      </w:pPr>
    </w:p>
    <w:p w14:paraId="53BFD000" w14:textId="77777777" w:rsidR="00BB1E26" w:rsidRPr="00B86F9F" w:rsidRDefault="00BB1E26" w:rsidP="00A9297B">
      <w:pPr>
        <w:rPr>
          <w:rFonts w:cs="Arial"/>
          <w:szCs w:val="20"/>
        </w:rPr>
      </w:pPr>
    </w:p>
    <w:p w14:paraId="009B723C" w14:textId="77777777" w:rsidR="00990C82" w:rsidRPr="00B86F9F" w:rsidRDefault="00990C82" w:rsidP="00A9297B">
      <w:pPr>
        <w:jc w:val="center"/>
        <w:rPr>
          <w:rFonts w:cs="Arial"/>
          <w:b/>
          <w:szCs w:val="20"/>
        </w:rPr>
      </w:pPr>
    </w:p>
    <w:p w14:paraId="667A204A" w14:textId="77777777" w:rsidR="00990C82" w:rsidRPr="00B86F9F" w:rsidRDefault="00990C82"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676B9564" w:rsidR="00CC7517" w:rsidRPr="00784619" w:rsidRDefault="00BA2A27" w:rsidP="00A9297B">
      <w:pPr>
        <w:jc w:val="center"/>
        <w:rPr>
          <w:rFonts w:cs="Arial"/>
          <w:sz w:val="48"/>
          <w:szCs w:val="48"/>
        </w:rPr>
      </w:pPr>
      <w:r w:rsidRPr="00784619">
        <w:rPr>
          <w:rFonts w:cs="Arial"/>
          <w:b/>
          <w:sz w:val="48"/>
          <w:szCs w:val="48"/>
        </w:rPr>
        <w:t>ODVOJKOVA-42/2024</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7843BCBA" w14:textId="53FE7B0E" w:rsidR="00F20D2F" w:rsidRPr="00F20D2F" w:rsidRDefault="009B3F0C">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r w:rsidRPr="00330BAC">
        <w:rPr>
          <w:rFonts w:ascii="Arial" w:hAnsi="Arial" w:cs="Arial"/>
          <w:b w:val="0"/>
          <w:sz w:val="20"/>
          <w:highlight w:val="yellow"/>
        </w:rPr>
        <w:fldChar w:fldCharType="begin"/>
      </w:r>
      <w:r w:rsidRPr="00330BAC">
        <w:rPr>
          <w:rFonts w:ascii="Arial" w:hAnsi="Arial" w:cs="Arial"/>
          <w:b w:val="0"/>
          <w:sz w:val="20"/>
          <w:highlight w:val="yellow"/>
        </w:rPr>
        <w:instrText xml:space="preserve"> TOC \o "1-5" \h \z \u </w:instrText>
      </w:r>
      <w:r w:rsidRPr="00330BAC">
        <w:rPr>
          <w:rFonts w:ascii="Arial" w:hAnsi="Arial" w:cs="Arial"/>
          <w:b w:val="0"/>
          <w:sz w:val="20"/>
          <w:highlight w:val="yellow"/>
        </w:rPr>
        <w:fldChar w:fldCharType="separate"/>
      </w:r>
      <w:hyperlink w:anchor="_Toc192229939" w:history="1">
        <w:r w:rsidR="00F20D2F" w:rsidRPr="00F20D2F">
          <w:rPr>
            <w:rStyle w:val="Hiperpovezava"/>
            <w:rFonts w:ascii="Arial" w:hAnsi="Arial" w:cs="Arial"/>
            <w:noProof/>
            <w:sz w:val="20"/>
          </w:rPr>
          <w:t>1.</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NAROČNIK</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_Toc192229939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3</w:t>
        </w:r>
        <w:r w:rsidR="00F20D2F" w:rsidRPr="00F20D2F">
          <w:rPr>
            <w:rFonts w:ascii="Arial" w:hAnsi="Arial" w:cs="Arial"/>
            <w:noProof/>
            <w:webHidden/>
            <w:sz w:val="20"/>
          </w:rPr>
          <w:fldChar w:fldCharType="end"/>
        </w:r>
      </w:hyperlink>
    </w:p>
    <w:p w14:paraId="59AC17B1" w14:textId="389EB6D8"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0" w:history="1">
        <w:r w:rsidR="00F20D2F" w:rsidRPr="00F20D2F">
          <w:rPr>
            <w:rStyle w:val="Hiperpovezava"/>
            <w:rFonts w:ascii="Arial" w:hAnsi="Arial" w:cs="Arial"/>
            <w:noProof/>
            <w:sz w:val="20"/>
          </w:rPr>
          <w:t>2.</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OZNAKA IN PREDMET JAVNEGA NAROČILA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_Toc192229940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3</w:t>
        </w:r>
        <w:r w:rsidR="00F20D2F" w:rsidRPr="00F20D2F">
          <w:rPr>
            <w:rFonts w:ascii="Arial" w:hAnsi="Arial" w:cs="Arial"/>
            <w:noProof/>
            <w:webHidden/>
            <w:sz w:val="20"/>
          </w:rPr>
          <w:fldChar w:fldCharType="end"/>
        </w:r>
      </w:hyperlink>
    </w:p>
    <w:p w14:paraId="3A15BF56" w14:textId="4A1A7439"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1" w:history="1">
        <w:r w:rsidR="00F20D2F" w:rsidRPr="00F20D2F">
          <w:rPr>
            <w:rStyle w:val="Hiperpovezava"/>
            <w:rFonts w:ascii="Arial" w:hAnsi="Arial" w:cs="Arial"/>
            <w:noProof/>
            <w:sz w:val="20"/>
          </w:rPr>
          <w:t>3.</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NAČIN ODDAJE JAVNEGA NAROČILA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_Toc192229941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3</w:t>
        </w:r>
        <w:r w:rsidR="00F20D2F" w:rsidRPr="00F20D2F">
          <w:rPr>
            <w:rFonts w:ascii="Arial" w:hAnsi="Arial" w:cs="Arial"/>
            <w:noProof/>
            <w:webHidden/>
            <w:sz w:val="20"/>
          </w:rPr>
          <w:fldChar w:fldCharType="end"/>
        </w:r>
      </w:hyperlink>
    </w:p>
    <w:p w14:paraId="6F5A1E81" w14:textId="0D50A367"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2" w:history="1">
        <w:r w:rsidR="00F20D2F" w:rsidRPr="00F20D2F">
          <w:rPr>
            <w:rStyle w:val="Hiperpovezava"/>
            <w:rFonts w:ascii="Arial" w:hAnsi="Arial" w:cs="Arial"/>
            <w:noProof/>
            <w:sz w:val="20"/>
          </w:rPr>
          <w:t>4.</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ROK IN NAČIN PREDLOŽITVE PONUDBE</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_Toc192229942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3</w:t>
        </w:r>
        <w:r w:rsidR="00F20D2F" w:rsidRPr="00F20D2F">
          <w:rPr>
            <w:rFonts w:ascii="Arial" w:hAnsi="Arial" w:cs="Arial"/>
            <w:noProof/>
            <w:webHidden/>
            <w:sz w:val="20"/>
          </w:rPr>
          <w:fldChar w:fldCharType="end"/>
        </w:r>
      </w:hyperlink>
    </w:p>
    <w:p w14:paraId="6F513A04" w14:textId="0D7A1C99"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3" w:history="1">
        <w:r w:rsidR="00F20D2F" w:rsidRPr="00F20D2F">
          <w:rPr>
            <w:rStyle w:val="Hiperpovezava"/>
            <w:rFonts w:ascii="Arial" w:hAnsi="Arial" w:cs="Arial"/>
            <w:noProof/>
            <w:sz w:val="20"/>
          </w:rPr>
          <w:t>5.</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INFORMACIJE V ZVEZI Z ODPIRANJEM PONUDB</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_Toc192229943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4</w:t>
        </w:r>
        <w:r w:rsidR="00F20D2F" w:rsidRPr="00F20D2F">
          <w:rPr>
            <w:rFonts w:ascii="Arial" w:hAnsi="Arial" w:cs="Arial"/>
            <w:noProof/>
            <w:webHidden/>
            <w:sz w:val="20"/>
          </w:rPr>
          <w:fldChar w:fldCharType="end"/>
        </w:r>
      </w:hyperlink>
    </w:p>
    <w:p w14:paraId="1A2B8EBC" w14:textId="2973DD35"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4" w:history="1">
        <w:r w:rsidR="00F20D2F" w:rsidRPr="00F20D2F">
          <w:rPr>
            <w:rStyle w:val="Hiperpovezava"/>
            <w:rFonts w:ascii="Arial" w:hAnsi="Arial" w:cs="Arial"/>
            <w:noProof/>
            <w:sz w:val="20"/>
          </w:rPr>
          <w:t>6.</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INFORMACIJE V ZVEZI S POSTOPKOM ELEKTRONSKE DRAŽBE</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_Toc192229944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4</w:t>
        </w:r>
        <w:r w:rsidR="00F20D2F" w:rsidRPr="00F20D2F">
          <w:rPr>
            <w:rFonts w:ascii="Arial" w:hAnsi="Arial" w:cs="Arial"/>
            <w:noProof/>
            <w:webHidden/>
            <w:sz w:val="20"/>
          </w:rPr>
          <w:fldChar w:fldCharType="end"/>
        </w:r>
      </w:hyperlink>
    </w:p>
    <w:p w14:paraId="140F8FB3" w14:textId="5764AD7B"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5" w:history="1">
        <w:r w:rsidR="00F20D2F" w:rsidRPr="00F20D2F">
          <w:rPr>
            <w:rStyle w:val="Hiperpovezava"/>
            <w:rFonts w:ascii="Arial" w:hAnsi="Arial" w:cs="Arial"/>
            <w:noProof/>
            <w:sz w:val="20"/>
          </w:rPr>
          <w:t>7.</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PRAVNA PODLAGA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_Toc192229945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5</w:t>
        </w:r>
        <w:r w:rsidR="00F20D2F" w:rsidRPr="00F20D2F">
          <w:rPr>
            <w:rFonts w:ascii="Arial" w:hAnsi="Arial" w:cs="Arial"/>
            <w:noProof/>
            <w:webHidden/>
            <w:sz w:val="20"/>
          </w:rPr>
          <w:fldChar w:fldCharType="end"/>
        </w:r>
      </w:hyperlink>
    </w:p>
    <w:p w14:paraId="340891DB" w14:textId="45A0C954"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46" w:history="1">
        <w:r w:rsidR="00F20D2F" w:rsidRPr="00F20D2F">
          <w:rPr>
            <w:rStyle w:val="Hiperpovezava"/>
            <w:rFonts w:ascii="Arial" w:hAnsi="Arial" w:cs="Arial"/>
            <w:noProof/>
            <w:sz w:val="20"/>
          </w:rPr>
          <w:t>8.</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TEMELJNA PRAVILA POSLOVANJA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_Toc192229946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5</w:t>
        </w:r>
        <w:r w:rsidR="00F20D2F" w:rsidRPr="00F20D2F">
          <w:rPr>
            <w:rFonts w:ascii="Arial" w:hAnsi="Arial" w:cs="Arial"/>
            <w:noProof/>
            <w:webHidden/>
            <w:sz w:val="20"/>
          </w:rPr>
          <w:fldChar w:fldCharType="end"/>
        </w:r>
      </w:hyperlink>
    </w:p>
    <w:p w14:paraId="47D05181" w14:textId="41330908"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47" w:history="1">
        <w:r w:rsidR="00F20D2F" w:rsidRPr="00F20D2F">
          <w:rPr>
            <w:rStyle w:val="Hiperpovezava"/>
            <w:rFonts w:ascii="Arial" w:hAnsi="Arial" w:cs="Arial"/>
            <w:noProof/>
          </w:rPr>
          <w:t>8.1</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Dostop do dokumentacije v zvezi z oddajo javnega naročila</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_Toc192229947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5</w:t>
        </w:r>
        <w:r w:rsidR="00F20D2F" w:rsidRPr="00F20D2F">
          <w:rPr>
            <w:rFonts w:ascii="Arial" w:hAnsi="Arial" w:cs="Arial"/>
            <w:noProof/>
            <w:webHidden/>
          </w:rPr>
          <w:fldChar w:fldCharType="end"/>
        </w:r>
      </w:hyperlink>
    </w:p>
    <w:p w14:paraId="1DD39EA0" w14:textId="023DA54D"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48" w:history="1">
        <w:r w:rsidR="00F20D2F" w:rsidRPr="00F20D2F">
          <w:rPr>
            <w:rStyle w:val="Hiperpovezava"/>
            <w:rFonts w:ascii="Arial" w:hAnsi="Arial" w:cs="Arial"/>
            <w:noProof/>
          </w:rPr>
          <w:t>8.2</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Obvestila in pojasnila v zvezi z dokumentacijo za oddajo javnega naročila</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_Toc192229948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5</w:t>
        </w:r>
        <w:r w:rsidR="00F20D2F" w:rsidRPr="00F20D2F">
          <w:rPr>
            <w:rFonts w:ascii="Arial" w:hAnsi="Arial" w:cs="Arial"/>
            <w:noProof/>
            <w:webHidden/>
          </w:rPr>
          <w:fldChar w:fldCharType="end"/>
        </w:r>
      </w:hyperlink>
    </w:p>
    <w:p w14:paraId="5A793504" w14:textId="752CBE78"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49" w:history="1">
        <w:r w:rsidR="00F20D2F" w:rsidRPr="00F20D2F">
          <w:rPr>
            <w:rStyle w:val="Hiperpovezava"/>
            <w:rFonts w:ascii="Arial" w:hAnsi="Arial" w:cs="Arial"/>
            <w:noProof/>
          </w:rPr>
          <w:t>8.3</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Ogled lokacije</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_Toc192229949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5</w:t>
        </w:r>
        <w:r w:rsidR="00F20D2F" w:rsidRPr="00F20D2F">
          <w:rPr>
            <w:rFonts w:ascii="Arial" w:hAnsi="Arial" w:cs="Arial"/>
            <w:noProof/>
            <w:webHidden/>
          </w:rPr>
          <w:fldChar w:fldCharType="end"/>
        </w:r>
      </w:hyperlink>
    </w:p>
    <w:p w14:paraId="76F3D2EF" w14:textId="7D48927A"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50" w:history="1">
        <w:r w:rsidR="00F20D2F" w:rsidRPr="00F20D2F">
          <w:rPr>
            <w:rStyle w:val="Hiperpovezava"/>
            <w:rFonts w:ascii="Arial" w:hAnsi="Arial" w:cs="Arial"/>
            <w:noProof/>
          </w:rPr>
          <w:t>8.4</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Zeleno javno naročanje</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_Toc192229950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5</w:t>
        </w:r>
        <w:r w:rsidR="00F20D2F" w:rsidRPr="00F20D2F">
          <w:rPr>
            <w:rFonts w:ascii="Arial" w:hAnsi="Arial" w:cs="Arial"/>
            <w:noProof/>
            <w:webHidden/>
          </w:rPr>
          <w:fldChar w:fldCharType="end"/>
        </w:r>
      </w:hyperlink>
    </w:p>
    <w:p w14:paraId="02F01E07" w14:textId="6E28EBBD"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51" w:history="1">
        <w:r w:rsidR="00F20D2F" w:rsidRPr="00F20D2F">
          <w:rPr>
            <w:rStyle w:val="Hiperpovezava"/>
            <w:rFonts w:ascii="Arial" w:hAnsi="Arial" w:cs="Arial"/>
            <w:noProof/>
            <w:sz w:val="20"/>
          </w:rPr>
          <w:t>9.</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SESTAVA DOKUMENTACIJE V ZVEZI Z ODDAJO JAVNEGA NAROČILA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_Toc192229951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6</w:t>
        </w:r>
        <w:r w:rsidR="00F20D2F" w:rsidRPr="00F20D2F">
          <w:rPr>
            <w:rFonts w:ascii="Arial" w:hAnsi="Arial" w:cs="Arial"/>
            <w:noProof/>
            <w:webHidden/>
            <w:sz w:val="20"/>
          </w:rPr>
          <w:fldChar w:fldCharType="end"/>
        </w:r>
      </w:hyperlink>
    </w:p>
    <w:p w14:paraId="50BCA81E" w14:textId="1AF07424"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52" w:history="1">
        <w:r w:rsidR="00F20D2F" w:rsidRPr="00F20D2F">
          <w:rPr>
            <w:rStyle w:val="Hiperpovezava"/>
            <w:rFonts w:ascii="Arial" w:hAnsi="Arial" w:cs="Arial"/>
            <w:noProof/>
            <w:sz w:val="20"/>
          </w:rPr>
          <w:t>10.</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UGOTAVLJANJE SPOSOBNOSTI</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_Toc192229952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6</w:t>
        </w:r>
        <w:r w:rsidR="00F20D2F" w:rsidRPr="00F20D2F">
          <w:rPr>
            <w:rFonts w:ascii="Arial" w:hAnsi="Arial" w:cs="Arial"/>
            <w:noProof/>
            <w:webHidden/>
            <w:sz w:val="20"/>
          </w:rPr>
          <w:fldChar w:fldCharType="end"/>
        </w:r>
      </w:hyperlink>
    </w:p>
    <w:p w14:paraId="708A5BDE" w14:textId="0C7AF0B6"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53" w:history="1">
        <w:r w:rsidR="00F20D2F" w:rsidRPr="00F20D2F">
          <w:rPr>
            <w:rStyle w:val="Hiperpovezava"/>
            <w:rFonts w:ascii="Arial" w:hAnsi="Arial" w:cs="Arial"/>
            <w:noProof/>
          </w:rPr>
          <w:t>10.1</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bCs/>
            <w:iCs/>
            <w:noProof/>
            <w:lang w:eastAsia="sl-SI"/>
          </w:rPr>
          <w:t>Ugotavljanje</w:t>
        </w:r>
        <w:r w:rsidR="00F20D2F" w:rsidRPr="00F20D2F">
          <w:rPr>
            <w:rStyle w:val="Hiperpovezava"/>
            <w:rFonts w:ascii="Arial" w:hAnsi="Arial" w:cs="Arial"/>
            <w:noProof/>
          </w:rPr>
          <w:t xml:space="preserve"> sposobnosti za sodelovanje v postopku oddaje javnega naročila in dokazila</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_Toc192229953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6</w:t>
        </w:r>
        <w:r w:rsidR="00F20D2F" w:rsidRPr="00F20D2F">
          <w:rPr>
            <w:rFonts w:ascii="Arial" w:hAnsi="Arial" w:cs="Arial"/>
            <w:noProof/>
            <w:webHidden/>
          </w:rPr>
          <w:fldChar w:fldCharType="end"/>
        </w:r>
      </w:hyperlink>
    </w:p>
    <w:p w14:paraId="06F343BF" w14:textId="523923E4" w:rsidR="00F20D2F" w:rsidRPr="00F20D2F" w:rsidRDefault="00A12FAD">
      <w:pPr>
        <w:pStyle w:val="Kazalovsebine3"/>
        <w:rPr>
          <w:rFonts w:eastAsiaTheme="minorEastAsia"/>
          <w:b w:val="0"/>
          <w:i w:val="0"/>
          <w:iCs w:val="0"/>
          <w:kern w:val="2"/>
          <w:lang w:eastAsia="sl-SI"/>
          <w14:ligatures w14:val="standardContextual"/>
        </w:rPr>
      </w:pPr>
      <w:hyperlink w:anchor="_Toc192229954" w:history="1">
        <w:r w:rsidR="00F20D2F" w:rsidRPr="00F20D2F">
          <w:rPr>
            <w:rStyle w:val="Hiperpovezava"/>
            <w:lang w:eastAsia="sl-SI"/>
          </w:rPr>
          <w:t>10.1.1</w:t>
        </w:r>
        <w:r w:rsidR="00F20D2F" w:rsidRPr="00F20D2F">
          <w:rPr>
            <w:rFonts w:eastAsiaTheme="minorEastAsia"/>
            <w:b w:val="0"/>
            <w:i w:val="0"/>
            <w:iCs w:val="0"/>
            <w:kern w:val="2"/>
            <w:lang w:eastAsia="sl-SI"/>
            <w14:ligatures w14:val="standardContextual"/>
          </w:rPr>
          <w:tab/>
        </w:r>
        <w:r w:rsidR="00F20D2F" w:rsidRPr="00F20D2F">
          <w:rPr>
            <w:rStyle w:val="Hiperpovezava"/>
            <w:lang w:eastAsia="sl-SI"/>
          </w:rPr>
          <w:t>Razlogi za izključitev</w:t>
        </w:r>
        <w:r w:rsidR="00F20D2F" w:rsidRPr="00F20D2F">
          <w:rPr>
            <w:webHidden/>
          </w:rPr>
          <w:tab/>
        </w:r>
        <w:r w:rsidR="00F20D2F" w:rsidRPr="00F20D2F">
          <w:rPr>
            <w:webHidden/>
          </w:rPr>
          <w:fldChar w:fldCharType="begin"/>
        </w:r>
        <w:r w:rsidR="00F20D2F" w:rsidRPr="00F20D2F">
          <w:rPr>
            <w:webHidden/>
          </w:rPr>
          <w:instrText xml:space="preserve"> PAGEREF _Toc192229954 \h </w:instrText>
        </w:r>
        <w:r w:rsidR="00F20D2F" w:rsidRPr="00F20D2F">
          <w:rPr>
            <w:webHidden/>
          </w:rPr>
        </w:r>
        <w:r w:rsidR="00F20D2F" w:rsidRPr="00F20D2F">
          <w:rPr>
            <w:webHidden/>
          </w:rPr>
          <w:fldChar w:fldCharType="separate"/>
        </w:r>
        <w:r w:rsidR="00F20D2F" w:rsidRPr="00F20D2F">
          <w:rPr>
            <w:webHidden/>
          </w:rPr>
          <w:t>7</w:t>
        </w:r>
        <w:r w:rsidR="00F20D2F" w:rsidRPr="00F20D2F">
          <w:rPr>
            <w:webHidden/>
          </w:rPr>
          <w:fldChar w:fldCharType="end"/>
        </w:r>
      </w:hyperlink>
    </w:p>
    <w:p w14:paraId="3D7A9FAC" w14:textId="57BE999B" w:rsidR="00F20D2F" w:rsidRPr="00F20D2F" w:rsidRDefault="00A12FAD">
      <w:pPr>
        <w:pStyle w:val="Kazalovsebine3"/>
        <w:rPr>
          <w:rFonts w:eastAsiaTheme="minorEastAsia"/>
          <w:b w:val="0"/>
          <w:i w:val="0"/>
          <w:iCs w:val="0"/>
          <w:kern w:val="2"/>
          <w:lang w:eastAsia="sl-SI"/>
          <w14:ligatures w14:val="standardContextual"/>
        </w:rPr>
      </w:pPr>
      <w:hyperlink w:anchor="_Toc192229955" w:history="1">
        <w:r w:rsidR="00F20D2F" w:rsidRPr="00F20D2F">
          <w:rPr>
            <w:rStyle w:val="Hiperpovezava"/>
            <w:bCs/>
          </w:rPr>
          <w:t>10.1.2</w:t>
        </w:r>
        <w:r w:rsidR="00F20D2F" w:rsidRPr="00F20D2F">
          <w:rPr>
            <w:rFonts w:eastAsiaTheme="minorEastAsia"/>
            <w:b w:val="0"/>
            <w:i w:val="0"/>
            <w:iCs w:val="0"/>
            <w:kern w:val="2"/>
            <w:lang w:eastAsia="sl-SI"/>
            <w14:ligatures w14:val="standardContextual"/>
          </w:rPr>
          <w:tab/>
        </w:r>
        <w:r w:rsidR="00F20D2F" w:rsidRPr="00F20D2F">
          <w:rPr>
            <w:rStyle w:val="Hiperpovezava"/>
            <w:bCs/>
          </w:rPr>
          <w:t>Tehnični pogoji oziroma sposobnost</w:t>
        </w:r>
        <w:r w:rsidR="00F20D2F" w:rsidRPr="00F20D2F">
          <w:rPr>
            <w:webHidden/>
          </w:rPr>
          <w:tab/>
        </w:r>
        <w:r w:rsidR="00F20D2F" w:rsidRPr="00F20D2F">
          <w:rPr>
            <w:webHidden/>
          </w:rPr>
          <w:fldChar w:fldCharType="begin"/>
        </w:r>
        <w:r w:rsidR="00F20D2F" w:rsidRPr="00F20D2F">
          <w:rPr>
            <w:webHidden/>
          </w:rPr>
          <w:instrText xml:space="preserve"> PAGEREF _Toc192229955 \h </w:instrText>
        </w:r>
        <w:r w:rsidR="00F20D2F" w:rsidRPr="00F20D2F">
          <w:rPr>
            <w:webHidden/>
          </w:rPr>
        </w:r>
        <w:r w:rsidR="00F20D2F" w:rsidRPr="00F20D2F">
          <w:rPr>
            <w:webHidden/>
          </w:rPr>
          <w:fldChar w:fldCharType="separate"/>
        </w:r>
        <w:r w:rsidR="00F20D2F" w:rsidRPr="00F20D2F">
          <w:rPr>
            <w:webHidden/>
          </w:rPr>
          <w:t>9</w:t>
        </w:r>
        <w:r w:rsidR="00F20D2F" w:rsidRPr="00F20D2F">
          <w:rPr>
            <w:webHidden/>
          </w:rPr>
          <w:fldChar w:fldCharType="end"/>
        </w:r>
      </w:hyperlink>
    </w:p>
    <w:p w14:paraId="244C668C" w14:textId="380EF1E1"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56" w:history="1">
        <w:r w:rsidR="00F20D2F" w:rsidRPr="00F20D2F">
          <w:rPr>
            <w:rStyle w:val="Hiperpovezava"/>
            <w:rFonts w:ascii="Arial" w:hAnsi="Arial" w:cs="Arial"/>
            <w:noProof/>
            <w:sz w:val="20"/>
          </w:rPr>
          <w:t>11.</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merilO</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_Toc192229956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10</w:t>
        </w:r>
        <w:r w:rsidR="00F20D2F" w:rsidRPr="00F20D2F">
          <w:rPr>
            <w:rFonts w:ascii="Arial" w:hAnsi="Arial" w:cs="Arial"/>
            <w:noProof/>
            <w:webHidden/>
            <w:sz w:val="20"/>
          </w:rPr>
          <w:fldChar w:fldCharType="end"/>
        </w:r>
      </w:hyperlink>
    </w:p>
    <w:p w14:paraId="2206D344" w14:textId="722926E2"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57" w:history="1">
        <w:r w:rsidR="00F20D2F" w:rsidRPr="00F20D2F">
          <w:rPr>
            <w:rStyle w:val="Hiperpovezava"/>
            <w:rFonts w:ascii="Arial" w:hAnsi="Arial" w:cs="Arial"/>
            <w:noProof/>
            <w:sz w:val="20"/>
          </w:rPr>
          <w:t>12.</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ponudba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_Toc192229957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10</w:t>
        </w:r>
        <w:r w:rsidR="00F20D2F" w:rsidRPr="00F20D2F">
          <w:rPr>
            <w:rFonts w:ascii="Arial" w:hAnsi="Arial" w:cs="Arial"/>
            <w:noProof/>
            <w:webHidden/>
            <w:sz w:val="20"/>
          </w:rPr>
          <w:fldChar w:fldCharType="end"/>
        </w:r>
      </w:hyperlink>
    </w:p>
    <w:p w14:paraId="7AE39956" w14:textId="081ABA21"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58" w:history="1">
        <w:r w:rsidR="00F20D2F" w:rsidRPr="00F20D2F">
          <w:rPr>
            <w:rStyle w:val="Hiperpovezava"/>
            <w:rFonts w:ascii="Arial" w:hAnsi="Arial" w:cs="Arial"/>
            <w:noProof/>
          </w:rPr>
          <w:t>12.1</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Ponudbena dokumentacija</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_Toc192229958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10</w:t>
        </w:r>
        <w:r w:rsidR="00F20D2F" w:rsidRPr="00F20D2F">
          <w:rPr>
            <w:rFonts w:ascii="Arial" w:hAnsi="Arial" w:cs="Arial"/>
            <w:noProof/>
            <w:webHidden/>
          </w:rPr>
          <w:fldChar w:fldCharType="end"/>
        </w:r>
      </w:hyperlink>
    </w:p>
    <w:p w14:paraId="087E7CF2" w14:textId="6BCFED56"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59" w:history="1">
        <w:r w:rsidR="00F20D2F" w:rsidRPr="00F20D2F">
          <w:rPr>
            <w:rStyle w:val="Hiperpovezava"/>
            <w:rFonts w:ascii="Arial" w:hAnsi="Arial" w:cs="Arial"/>
            <w:noProof/>
          </w:rPr>
          <w:t>12.2</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Sestavljanje ponudbe</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_Toc192229959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10</w:t>
        </w:r>
        <w:r w:rsidR="00F20D2F" w:rsidRPr="00F20D2F">
          <w:rPr>
            <w:rFonts w:ascii="Arial" w:hAnsi="Arial" w:cs="Arial"/>
            <w:noProof/>
            <w:webHidden/>
          </w:rPr>
          <w:fldChar w:fldCharType="end"/>
        </w:r>
      </w:hyperlink>
    </w:p>
    <w:p w14:paraId="778BF766" w14:textId="1FBCF63D" w:rsidR="00F20D2F" w:rsidRPr="00F20D2F" w:rsidRDefault="00A12FAD">
      <w:pPr>
        <w:pStyle w:val="Kazalovsebine3"/>
        <w:rPr>
          <w:rFonts w:eastAsiaTheme="minorEastAsia"/>
          <w:b w:val="0"/>
          <w:i w:val="0"/>
          <w:iCs w:val="0"/>
          <w:kern w:val="2"/>
          <w:lang w:eastAsia="sl-SI"/>
          <w14:ligatures w14:val="standardContextual"/>
        </w:rPr>
      </w:pPr>
      <w:hyperlink w:anchor="_Toc192229960" w:history="1">
        <w:r w:rsidR="00F20D2F" w:rsidRPr="00F20D2F">
          <w:rPr>
            <w:rStyle w:val="Hiperpovezava"/>
          </w:rPr>
          <w:t>12.2.2</w:t>
        </w:r>
        <w:r w:rsidR="00F20D2F" w:rsidRPr="00F20D2F">
          <w:rPr>
            <w:rFonts w:eastAsiaTheme="minorEastAsia"/>
            <w:b w:val="0"/>
            <w:i w:val="0"/>
            <w:iCs w:val="0"/>
            <w:kern w:val="2"/>
            <w:lang w:eastAsia="sl-SI"/>
            <w14:ligatures w14:val="standardContextual"/>
          </w:rPr>
          <w:tab/>
        </w:r>
        <w:r w:rsidR="00F20D2F" w:rsidRPr="00F20D2F">
          <w:rPr>
            <w:rStyle w:val="Hiperpovezava"/>
          </w:rPr>
          <w:t>Obrazec »ESPD« - za vse gospodarske subjekte</w:t>
        </w:r>
        <w:r w:rsidR="00F20D2F" w:rsidRPr="00F20D2F">
          <w:rPr>
            <w:webHidden/>
          </w:rPr>
          <w:tab/>
        </w:r>
        <w:r w:rsidR="00F20D2F" w:rsidRPr="00F20D2F">
          <w:rPr>
            <w:webHidden/>
          </w:rPr>
          <w:fldChar w:fldCharType="begin"/>
        </w:r>
        <w:r w:rsidR="00F20D2F" w:rsidRPr="00F20D2F">
          <w:rPr>
            <w:webHidden/>
          </w:rPr>
          <w:instrText xml:space="preserve"> PAGEREF _Toc192229960 \h </w:instrText>
        </w:r>
        <w:r w:rsidR="00F20D2F" w:rsidRPr="00F20D2F">
          <w:rPr>
            <w:webHidden/>
          </w:rPr>
        </w:r>
        <w:r w:rsidR="00F20D2F" w:rsidRPr="00F20D2F">
          <w:rPr>
            <w:webHidden/>
          </w:rPr>
          <w:fldChar w:fldCharType="separate"/>
        </w:r>
        <w:r w:rsidR="00F20D2F" w:rsidRPr="00F20D2F">
          <w:rPr>
            <w:webHidden/>
          </w:rPr>
          <w:t>11</w:t>
        </w:r>
        <w:r w:rsidR="00F20D2F" w:rsidRPr="00F20D2F">
          <w:rPr>
            <w:webHidden/>
          </w:rPr>
          <w:fldChar w:fldCharType="end"/>
        </w:r>
      </w:hyperlink>
    </w:p>
    <w:p w14:paraId="4F9EF9B1" w14:textId="06F1DDD8" w:rsidR="00F20D2F" w:rsidRPr="00F20D2F" w:rsidRDefault="00A12FAD">
      <w:pPr>
        <w:pStyle w:val="Kazalovsebine3"/>
        <w:rPr>
          <w:rFonts w:eastAsiaTheme="minorEastAsia"/>
          <w:b w:val="0"/>
          <w:i w:val="0"/>
          <w:iCs w:val="0"/>
          <w:kern w:val="2"/>
          <w:lang w:eastAsia="sl-SI"/>
          <w14:ligatures w14:val="standardContextual"/>
        </w:rPr>
      </w:pPr>
      <w:hyperlink w:anchor="_Toc192229961" w:history="1">
        <w:r w:rsidR="00F20D2F" w:rsidRPr="00F20D2F">
          <w:rPr>
            <w:rStyle w:val="Hiperpovezava"/>
          </w:rPr>
          <w:t>12.2.3</w:t>
        </w:r>
        <w:r w:rsidR="00F20D2F" w:rsidRPr="00F20D2F">
          <w:rPr>
            <w:rFonts w:eastAsiaTheme="minorEastAsia"/>
            <w:b w:val="0"/>
            <w:i w:val="0"/>
            <w:iCs w:val="0"/>
            <w:kern w:val="2"/>
            <w:lang w:eastAsia="sl-SI"/>
            <w14:ligatures w14:val="standardContextual"/>
          </w:rPr>
          <w:tab/>
        </w:r>
        <w:r w:rsidR="00F20D2F" w:rsidRPr="00F20D2F">
          <w:rPr>
            <w:rStyle w:val="Hiperpovezava"/>
          </w:rPr>
          <w:t>Drugi dokumenti ponudbe</w:t>
        </w:r>
        <w:r w:rsidR="00F20D2F" w:rsidRPr="00F20D2F">
          <w:rPr>
            <w:webHidden/>
          </w:rPr>
          <w:tab/>
        </w:r>
        <w:r w:rsidR="00F20D2F" w:rsidRPr="00F20D2F">
          <w:rPr>
            <w:webHidden/>
          </w:rPr>
          <w:fldChar w:fldCharType="begin"/>
        </w:r>
        <w:r w:rsidR="00F20D2F" w:rsidRPr="00F20D2F">
          <w:rPr>
            <w:webHidden/>
          </w:rPr>
          <w:instrText xml:space="preserve"> PAGEREF _Toc192229961 \h </w:instrText>
        </w:r>
        <w:r w:rsidR="00F20D2F" w:rsidRPr="00F20D2F">
          <w:rPr>
            <w:webHidden/>
          </w:rPr>
        </w:r>
        <w:r w:rsidR="00F20D2F" w:rsidRPr="00F20D2F">
          <w:rPr>
            <w:webHidden/>
          </w:rPr>
          <w:fldChar w:fldCharType="separate"/>
        </w:r>
        <w:r w:rsidR="00F20D2F" w:rsidRPr="00F20D2F">
          <w:rPr>
            <w:webHidden/>
          </w:rPr>
          <w:t>12</w:t>
        </w:r>
        <w:r w:rsidR="00F20D2F" w:rsidRPr="00F20D2F">
          <w:rPr>
            <w:webHidden/>
          </w:rPr>
          <w:fldChar w:fldCharType="end"/>
        </w:r>
      </w:hyperlink>
    </w:p>
    <w:p w14:paraId="20DDDC09" w14:textId="79D2B2AC" w:rsidR="00F20D2F" w:rsidRPr="00F20D2F" w:rsidRDefault="00A12FAD">
      <w:pPr>
        <w:pStyle w:val="Kazalovsebine4"/>
        <w:rPr>
          <w:rFonts w:eastAsiaTheme="minorEastAsia"/>
          <w:i w:val="0"/>
          <w:kern w:val="2"/>
          <w:lang w:eastAsia="sl-SI"/>
          <w14:ligatures w14:val="standardContextual"/>
        </w:rPr>
      </w:pPr>
      <w:hyperlink w:anchor="_Toc192229962" w:history="1">
        <w:r w:rsidR="00F20D2F" w:rsidRPr="00F20D2F">
          <w:rPr>
            <w:rStyle w:val="Hiperpovezava"/>
          </w:rPr>
          <w:t>12.2.3.1</w:t>
        </w:r>
        <w:r w:rsidR="00F20D2F" w:rsidRPr="00F20D2F">
          <w:rPr>
            <w:rFonts w:eastAsiaTheme="minorEastAsia"/>
            <w:i w:val="0"/>
            <w:kern w:val="2"/>
            <w:lang w:eastAsia="sl-SI"/>
            <w14:ligatures w14:val="standardContextual"/>
          </w:rPr>
          <w:tab/>
        </w:r>
        <w:r w:rsidR="00F20D2F" w:rsidRPr="00F20D2F">
          <w:rPr>
            <w:rStyle w:val="Hiperpovezava"/>
          </w:rPr>
          <w:t>Obrazec »Soglasje podizvajalca za neposredna plačila«</w:t>
        </w:r>
        <w:r w:rsidR="00F20D2F" w:rsidRPr="00F20D2F">
          <w:rPr>
            <w:webHidden/>
          </w:rPr>
          <w:tab/>
        </w:r>
        <w:r w:rsidR="00F20D2F" w:rsidRPr="00F20D2F">
          <w:rPr>
            <w:webHidden/>
          </w:rPr>
          <w:fldChar w:fldCharType="begin"/>
        </w:r>
        <w:r w:rsidR="00F20D2F" w:rsidRPr="00F20D2F">
          <w:rPr>
            <w:webHidden/>
          </w:rPr>
          <w:instrText xml:space="preserve"> PAGEREF _Toc192229962 \h </w:instrText>
        </w:r>
        <w:r w:rsidR="00F20D2F" w:rsidRPr="00F20D2F">
          <w:rPr>
            <w:webHidden/>
          </w:rPr>
        </w:r>
        <w:r w:rsidR="00F20D2F" w:rsidRPr="00F20D2F">
          <w:rPr>
            <w:webHidden/>
          </w:rPr>
          <w:fldChar w:fldCharType="separate"/>
        </w:r>
        <w:r w:rsidR="00F20D2F" w:rsidRPr="00F20D2F">
          <w:rPr>
            <w:webHidden/>
          </w:rPr>
          <w:t>12</w:t>
        </w:r>
        <w:r w:rsidR="00F20D2F" w:rsidRPr="00F20D2F">
          <w:rPr>
            <w:webHidden/>
          </w:rPr>
          <w:fldChar w:fldCharType="end"/>
        </w:r>
      </w:hyperlink>
    </w:p>
    <w:p w14:paraId="7A4F0BD9" w14:textId="48C4E4DF"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63" w:history="1">
        <w:r w:rsidR="00F20D2F" w:rsidRPr="00F20D2F">
          <w:rPr>
            <w:rStyle w:val="Hiperpovezava"/>
            <w:rFonts w:ascii="Arial" w:hAnsi="Arial" w:cs="Arial"/>
            <w:noProof/>
          </w:rPr>
          <w:t>12.3</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noProof/>
          </w:rPr>
          <w:t>Druga določila za pripravo ponudbe</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_Toc192229963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12</w:t>
        </w:r>
        <w:r w:rsidR="00F20D2F" w:rsidRPr="00F20D2F">
          <w:rPr>
            <w:rFonts w:ascii="Arial" w:hAnsi="Arial" w:cs="Arial"/>
            <w:noProof/>
            <w:webHidden/>
          </w:rPr>
          <w:fldChar w:fldCharType="end"/>
        </w:r>
      </w:hyperlink>
    </w:p>
    <w:p w14:paraId="45868815" w14:textId="515F6AB4" w:rsidR="00F20D2F" w:rsidRPr="00F20D2F" w:rsidRDefault="00A12FAD">
      <w:pPr>
        <w:pStyle w:val="Kazalovsebine3"/>
        <w:rPr>
          <w:rFonts w:eastAsiaTheme="minorEastAsia"/>
          <w:b w:val="0"/>
          <w:i w:val="0"/>
          <w:iCs w:val="0"/>
          <w:kern w:val="2"/>
          <w:lang w:eastAsia="sl-SI"/>
          <w14:ligatures w14:val="standardContextual"/>
        </w:rPr>
      </w:pPr>
      <w:hyperlink w:anchor="_Toc192229964" w:history="1">
        <w:r w:rsidR="00F20D2F" w:rsidRPr="00F20D2F">
          <w:rPr>
            <w:rStyle w:val="Hiperpovezava"/>
          </w:rPr>
          <w:t>12.3.1</w:t>
        </w:r>
        <w:r w:rsidR="00F20D2F" w:rsidRPr="00F20D2F">
          <w:rPr>
            <w:rFonts w:eastAsiaTheme="minorEastAsia"/>
            <w:b w:val="0"/>
            <w:i w:val="0"/>
            <w:iCs w:val="0"/>
            <w:kern w:val="2"/>
            <w:lang w:eastAsia="sl-SI"/>
            <w14:ligatures w14:val="standardContextual"/>
          </w:rPr>
          <w:tab/>
        </w:r>
        <w:r w:rsidR="00F20D2F" w:rsidRPr="00F20D2F">
          <w:rPr>
            <w:rStyle w:val="Hiperpovezava"/>
          </w:rPr>
          <w:t>Skupna ponudba</w:t>
        </w:r>
        <w:r w:rsidR="00F20D2F" w:rsidRPr="00F20D2F">
          <w:rPr>
            <w:webHidden/>
          </w:rPr>
          <w:tab/>
        </w:r>
        <w:r w:rsidR="00F20D2F" w:rsidRPr="00F20D2F">
          <w:rPr>
            <w:webHidden/>
          </w:rPr>
          <w:fldChar w:fldCharType="begin"/>
        </w:r>
        <w:r w:rsidR="00F20D2F" w:rsidRPr="00F20D2F">
          <w:rPr>
            <w:webHidden/>
          </w:rPr>
          <w:instrText xml:space="preserve"> PAGEREF _Toc192229964 \h </w:instrText>
        </w:r>
        <w:r w:rsidR="00F20D2F" w:rsidRPr="00F20D2F">
          <w:rPr>
            <w:webHidden/>
          </w:rPr>
        </w:r>
        <w:r w:rsidR="00F20D2F" w:rsidRPr="00F20D2F">
          <w:rPr>
            <w:webHidden/>
          </w:rPr>
          <w:fldChar w:fldCharType="separate"/>
        </w:r>
        <w:r w:rsidR="00F20D2F" w:rsidRPr="00F20D2F">
          <w:rPr>
            <w:webHidden/>
          </w:rPr>
          <w:t>12</w:t>
        </w:r>
        <w:r w:rsidR="00F20D2F" w:rsidRPr="00F20D2F">
          <w:rPr>
            <w:webHidden/>
          </w:rPr>
          <w:fldChar w:fldCharType="end"/>
        </w:r>
      </w:hyperlink>
    </w:p>
    <w:p w14:paraId="551F5808" w14:textId="528BCF53" w:rsidR="00F20D2F" w:rsidRPr="00F20D2F" w:rsidRDefault="00A12FAD">
      <w:pPr>
        <w:pStyle w:val="Kazalovsebine3"/>
        <w:rPr>
          <w:rFonts w:eastAsiaTheme="minorEastAsia"/>
          <w:b w:val="0"/>
          <w:i w:val="0"/>
          <w:iCs w:val="0"/>
          <w:kern w:val="2"/>
          <w:lang w:eastAsia="sl-SI"/>
          <w14:ligatures w14:val="standardContextual"/>
        </w:rPr>
      </w:pPr>
      <w:hyperlink w:anchor="_Toc192229965" w:history="1">
        <w:r w:rsidR="00F20D2F" w:rsidRPr="00F20D2F">
          <w:rPr>
            <w:rStyle w:val="Hiperpovezava"/>
          </w:rPr>
          <w:t>12.3.2</w:t>
        </w:r>
        <w:r w:rsidR="00F20D2F" w:rsidRPr="00F20D2F">
          <w:rPr>
            <w:rFonts w:eastAsiaTheme="minorEastAsia"/>
            <w:b w:val="0"/>
            <w:i w:val="0"/>
            <w:iCs w:val="0"/>
            <w:kern w:val="2"/>
            <w:lang w:eastAsia="sl-SI"/>
            <w14:ligatures w14:val="standardContextual"/>
          </w:rPr>
          <w:tab/>
        </w:r>
        <w:r w:rsidR="00F20D2F" w:rsidRPr="00F20D2F">
          <w:rPr>
            <w:rStyle w:val="Hiperpovezava"/>
          </w:rPr>
          <w:t>Ponudba s podizvajalci</w:t>
        </w:r>
        <w:r w:rsidR="00F20D2F" w:rsidRPr="00F20D2F">
          <w:rPr>
            <w:webHidden/>
          </w:rPr>
          <w:tab/>
        </w:r>
        <w:r w:rsidR="00F20D2F" w:rsidRPr="00F20D2F">
          <w:rPr>
            <w:webHidden/>
          </w:rPr>
          <w:fldChar w:fldCharType="begin"/>
        </w:r>
        <w:r w:rsidR="00F20D2F" w:rsidRPr="00F20D2F">
          <w:rPr>
            <w:webHidden/>
          </w:rPr>
          <w:instrText xml:space="preserve"> PAGEREF _Toc192229965 \h </w:instrText>
        </w:r>
        <w:r w:rsidR="00F20D2F" w:rsidRPr="00F20D2F">
          <w:rPr>
            <w:webHidden/>
          </w:rPr>
        </w:r>
        <w:r w:rsidR="00F20D2F" w:rsidRPr="00F20D2F">
          <w:rPr>
            <w:webHidden/>
          </w:rPr>
          <w:fldChar w:fldCharType="separate"/>
        </w:r>
        <w:r w:rsidR="00F20D2F" w:rsidRPr="00F20D2F">
          <w:rPr>
            <w:webHidden/>
          </w:rPr>
          <w:t>12</w:t>
        </w:r>
        <w:r w:rsidR="00F20D2F" w:rsidRPr="00F20D2F">
          <w:rPr>
            <w:webHidden/>
          </w:rPr>
          <w:fldChar w:fldCharType="end"/>
        </w:r>
      </w:hyperlink>
    </w:p>
    <w:p w14:paraId="2E8112E8" w14:textId="34A801E4" w:rsidR="00F20D2F" w:rsidRPr="00F20D2F" w:rsidRDefault="00A12FAD">
      <w:pPr>
        <w:pStyle w:val="Kazalovsebine3"/>
        <w:rPr>
          <w:rFonts w:eastAsiaTheme="minorEastAsia"/>
          <w:b w:val="0"/>
          <w:i w:val="0"/>
          <w:iCs w:val="0"/>
          <w:kern w:val="2"/>
          <w:lang w:eastAsia="sl-SI"/>
          <w14:ligatures w14:val="standardContextual"/>
        </w:rPr>
      </w:pPr>
      <w:hyperlink w:anchor="_Toc192229966" w:history="1">
        <w:r w:rsidR="00F20D2F" w:rsidRPr="00F20D2F">
          <w:rPr>
            <w:rStyle w:val="Hiperpovezava"/>
            <w:bCs/>
          </w:rPr>
          <w:t>12.3.3</w:t>
        </w:r>
        <w:r w:rsidR="00F20D2F" w:rsidRPr="00F20D2F">
          <w:rPr>
            <w:rFonts w:eastAsiaTheme="minorEastAsia"/>
            <w:b w:val="0"/>
            <w:i w:val="0"/>
            <w:iCs w:val="0"/>
            <w:kern w:val="2"/>
            <w:lang w:eastAsia="sl-SI"/>
            <w14:ligatures w14:val="standardContextual"/>
          </w:rPr>
          <w:tab/>
        </w:r>
        <w:r w:rsidR="00F20D2F" w:rsidRPr="00F20D2F">
          <w:rPr>
            <w:rStyle w:val="Hiperpovezava"/>
            <w:bCs/>
          </w:rPr>
          <w:t>Uporaba zmogljivost drugih subjektov</w:t>
        </w:r>
        <w:r w:rsidR="00F20D2F" w:rsidRPr="00F20D2F">
          <w:rPr>
            <w:webHidden/>
          </w:rPr>
          <w:tab/>
        </w:r>
        <w:r w:rsidR="00F20D2F" w:rsidRPr="00F20D2F">
          <w:rPr>
            <w:webHidden/>
          </w:rPr>
          <w:fldChar w:fldCharType="begin"/>
        </w:r>
        <w:r w:rsidR="00F20D2F" w:rsidRPr="00F20D2F">
          <w:rPr>
            <w:webHidden/>
          </w:rPr>
          <w:instrText xml:space="preserve"> PAGEREF _Toc192229966 \h </w:instrText>
        </w:r>
        <w:r w:rsidR="00F20D2F" w:rsidRPr="00F20D2F">
          <w:rPr>
            <w:webHidden/>
          </w:rPr>
        </w:r>
        <w:r w:rsidR="00F20D2F" w:rsidRPr="00F20D2F">
          <w:rPr>
            <w:webHidden/>
          </w:rPr>
          <w:fldChar w:fldCharType="separate"/>
        </w:r>
        <w:r w:rsidR="00F20D2F" w:rsidRPr="00F20D2F">
          <w:rPr>
            <w:webHidden/>
          </w:rPr>
          <w:t>13</w:t>
        </w:r>
        <w:r w:rsidR="00F20D2F" w:rsidRPr="00F20D2F">
          <w:rPr>
            <w:webHidden/>
          </w:rPr>
          <w:fldChar w:fldCharType="end"/>
        </w:r>
      </w:hyperlink>
    </w:p>
    <w:p w14:paraId="28BF2C9E" w14:textId="7B7AC7F8" w:rsidR="00F20D2F" w:rsidRPr="00F20D2F" w:rsidRDefault="00A12FAD">
      <w:pPr>
        <w:pStyle w:val="Kazalovsebine3"/>
        <w:rPr>
          <w:rFonts w:eastAsiaTheme="minorEastAsia"/>
          <w:b w:val="0"/>
          <w:i w:val="0"/>
          <w:iCs w:val="0"/>
          <w:kern w:val="2"/>
          <w:lang w:eastAsia="sl-SI"/>
          <w14:ligatures w14:val="standardContextual"/>
        </w:rPr>
      </w:pPr>
      <w:hyperlink w:anchor="_Toc192229967" w:history="1">
        <w:r w:rsidR="00F20D2F" w:rsidRPr="00F20D2F">
          <w:rPr>
            <w:rStyle w:val="Hiperpovezava"/>
          </w:rPr>
          <w:t>12.3.4</w:t>
        </w:r>
        <w:r w:rsidR="00F20D2F" w:rsidRPr="00F20D2F">
          <w:rPr>
            <w:rFonts w:eastAsiaTheme="minorEastAsia"/>
            <w:b w:val="0"/>
            <w:i w:val="0"/>
            <w:iCs w:val="0"/>
            <w:kern w:val="2"/>
            <w:lang w:eastAsia="sl-SI"/>
            <w14:ligatures w14:val="standardContextual"/>
          </w:rPr>
          <w:tab/>
        </w:r>
        <w:r w:rsidR="00F20D2F" w:rsidRPr="00F20D2F">
          <w:rPr>
            <w:rStyle w:val="Hiperpovezava"/>
          </w:rPr>
          <w:t>Variantne ponudbe</w:t>
        </w:r>
        <w:r w:rsidR="00F20D2F" w:rsidRPr="00F20D2F">
          <w:rPr>
            <w:webHidden/>
          </w:rPr>
          <w:tab/>
        </w:r>
        <w:r w:rsidR="00F20D2F" w:rsidRPr="00F20D2F">
          <w:rPr>
            <w:webHidden/>
          </w:rPr>
          <w:fldChar w:fldCharType="begin"/>
        </w:r>
        <w:r w:rsidR="00F20D2F" w:rsidRPr="00F20D2F">
          <w:rPr>
            <w:webHidden/>
          </w:rPr>
          <w:instrText xml:space="preserve"> PAGEREF _Toc192229967 \h </w:instrText>
        </w:r>
        <w:r w:rsidR="00F20D2F" w:rsidRPr="00F20D2F">
          <w:rPr>
            <w:webHidden/>
          </w:rPr>
        </w:r>
        <w:r w:rsidR="00F20D2F" w:rsidRPr="00F20D2F">
          <w:rPr>
            <w:webHidden/>
          </w:rPr>
          <w:fldChar w:fldCharType="separate"/>
        </w:r>
        <w:r w:rsidR="00F20D2F" w:rsidRPr="00F20D2F">
          <w:rPr>
            <w:webHidden/>
          </w:rPr>
          <w:t>13</w:t>
        </w:r>
        <w:r w:rsidR="00F20D2F" w:rsidRPr="00F20D2F">
          <w:rPr>
            <w:webHidden/>
          </w:rPr>
          <w:fldChar w:fldCharType="end"/>
        </w:r>
      </w:hyperlink>
    </w:p>
    <w:p w14:paraId="491F772C" w14:textId="43447476" w:rsidR="00F20D2F" w:rsidRPr="00F20D2F" w:rsidRDefault="00A12FAD">
      <w:pPr>
        <w:pStyle w:val="Kazalovsebine3"/>
        <w:rPr>
          <w:rFonts w:eastAsiaTheme="minorEastAsia"/>
          <w:b w:val="0"/>
          <w:i w:val="0"/>
          <w:iCs w:val="0"/>
          <w:kern w:val="2"/>
          <w:lang w:eastAsia="sl-SI"/>
          <w14:ligatures w14:val="standardContextual"/>
        </w:rPr>
      </w:pPr>
      <w:hyperlink w:anchor="_Toc192229968" w:history="1">
        <w:r w:rsidR="00F20D2F" w:rsidRPr="00F20D2F">
          <w:rPr>
            <w:rStyle w:val="Hiperpovezava"/>
          </w:rPr>
          <w:t>12.3.5</w:t>
        </w:r>
        <w:r w:rsidR="00F20D2F" w:rsidRPr="00F20D2F">
          <w:rPr>
            <w:rFonts w:eastAsiaTheme="minorEastAsia"/>
            <w:b w:val="0"/>
            <w:i w:val="0"/>
            <w:iCs w:val="0"/>
            <w:kern w:val="2"/>
            <w:lang w:eastAsia="sl-SI"/>
            <w14:ligatures w14:val="standardContextual"/>
          </w:rPr>
          <w:tab/>
        </w:r>
        <w:r w:rsidR="00F20D2F" w:rsidRPr="00F20D2F">
          <w:rPr>
            <w:rStyle w:val="Hiperpovezava"/>
          </w:rPr>
          <w:t>Jezik ponudbe</w:t>
        </w:r>
        <w:r w:rsidR="00F20D2F" w:rsidRPr="00F20D2F">
          <w:rPr>
            <w:webHidden/>
          </w:rPr>
          <w:tab/>
        </w:r>
        <w:r w:rsidR="00F20D2F" w:rsidRPr="00F20D2F">
          <w:rPr>
            <w:webHidden/>
          </w:rPr>
          <w:fldChar w:fldCharType="begin"/>
        </w:r>
        <w:r w:rsidR="00F20D2F" w:rsidRPr="00F20D2F">
          <w:rPr>
            <w:webHidden/>
          </w:rPr>
          <w:instrText xml:space="preserve"> PAGEREF _Toc192229968 \h </w:instrText>
        </w:r>
        <w:r w:rsidR="00F20D2F" w:rsidRPr="00F20D2F">
          <w:rPr>
            <w:webHidden/>
          </w:rPr>
        </w:r>
        <w:r w:rsidR="00F20D2F" w:rsidRPr="00F20D2F">
          <w:rPr>
            <w:webHidden/>
          </w:rPr>
          <w:fldChar w:fldCharType="separate"/>
        </w:r>
        <w:r w:rsidR="00F20D2F" w:rsidRPr="00F20D2F">
          <w:rPr>
            <w:webHidden/>
          </w:rPr>
          <w:t>13</w:t>
        </w:r>
        <w:r w:rsidR="00F20D2F" w:rsidRPr="00F20D2F">
          <w:rPr>
            <w:webHidden/>
          </w:rPr>
          <w:fldChar w:fldCharType="end"/>
        </w:r>
      </w:hyperlink>
    </w:p>
    <w:p w14:paraId="572BC1A7" w14:textId="2FB7B70E" w:rsidR="00F20D2F" w:rsidRPr="00F20D2F" w:rsidRDefault="00A12FAD">
      <w:pPr>
        <w:pStyle w:val="Kazalovsebine3"/>
        <w:rPr>
          <w:rFonts w:eastAsiaTheme="minorEastAsia"/>
          <w:b w:val="0"/>
          <w:i w:val="0"/>
          <w:iCs w:val="0"/>
          <w:kern w:val="2"/>
          <w:lang w:eastAsia="sl-SI"/>
          <w14:ligatures w14:val="standardContextual"/>
        </w:rPr>
      </w:pPr>
      <w:hyperlink w:anchor="_Toc192229969" w:history="1">
        <w:r w:rsidR="00F20D2F" w:rsidRPr="00F20D2F">
          <w:rPr>
            <w:rStyle w:val="Hiperpovezava"/>
          </w:rPr>
          <w:t>12.3.6</w:t>
        </w:r>
        <w:r w:rsidR="00F20D2F" w:rsidRPr="00F20D2F">
          <w:rPr>
            <w:rFonts w:eastAsiaTheme="minorEastAsia"/>
            <w:b w:val="0"/>
            <w:i w:val="0"/>
            <w:iCs w:val="0"/>
            <w:kern w:val="2"/>
            <w:lang w:eastAsia="sl-SI"/>
            <w14:ligatures w14:val="standardContextual"/>
          </w:rPr>
          <w:tab/>
        </w:r>
        <w:r w:rsidR="00F20D2F" w:rsidRPr="00F20D2F">
          <w:rPr>
            <w:rStyle w:val="Hiperpovezava"/>
          </w:rPr>
          <w:t>Veljavnost ponudbe</w:t>
        </w:r>
        <w:r w:rsidR="00F20D2F" w:rsidRPr="00F20D2F">
          <w:rPr>
            <w:webHidden/>
          </w:rPr>
          <w:tab/>
        </w:r>
        <w:r w:rsidR="00F20D2F" w:rsidRPr="00F20D2F">
          <w:rPr>
            <w:webHidden/>
          </w:rPr>
          <w:fldChar w:fldCharType="begin"/>
        </w:r>
        <w:r w:rsidR="00F20D2F" w:rsidRPr="00F20D2F">
          <w:rPr>
            <w:webHidden/>
          </w:rPr>
          <w:instrText xml:space="preserve"> PAGEREF _Toc192229969 \h </w:instrText>
        </w:r>
        <w:r w:rsidR="00F20D2F" w:rsidRPr="00F20D2F">
          <w:rPr>
            <w:webHidden/>
          </w:rPr>
        </w:r>
        <w:r w:rsidR="00F20D2F" w:rsidRPr="00F20D2F">
          <w:rPr>
            <w:webHidden/>
          </w:rPr>
          <w:fldChar w:fldCharType="separate"/>
        </w:r>
        <w:r w:rsidR="00F20D2F" w:rsidRPr="00F20D2F">
          <w:rPr>
            <w:webHidden/>
          </w:rPr>
          <w:t>13</w:t>
        </w:r>
        <w:r w:rsidR="00F20D2F" w:rsidRPr="00F20D2F">
          <w:rPr>
            <w:webHidden/>
          </w:rPr>
          <w:fldChar w:fldCharType="end"/>
        </w:r>
      </w:hyperlink>
    </w:p>
    <w:p w14:paraId="44B1085F" w14:textId="3AFB9882" w:rsidR="00F20D2F" w:rsidRPr="00F20D2F" w:rsidRDefault="00A12FAD">
      <w:pPr>
        <w:pStyle w:val="Kazalovsebine3"/>
        <w:rPr>
          <w:rFonts w:eastAsiaTheme="minorEastAsia"/>
          <w:b w:val="0"/>
          <w:i w:val="0"/>
          <w:iCs w:val="0"/>
          <w:kern w:val="2"/>
          <w:lang w:eastAsia="sl-SI"/>
          <w14:ligatures w14:val="standardContextual"/>
        </w:rPr>
      </w:pPr>
      <w:hyperlink w:anchor="_Toc192229970" w:history="1">
        <w:r w:rsidR="00F20D2F" w:rsidRPr="00F20D2F">
          <w:rPr>
            <w:rStyle w:val="Hiperpovezava"/>
          </w:rPr>
          <w:t>12.3.7</w:t>
        </w:r>
        <w:r w:rsidR="00F20D2F" w:rsidRPr="00F20D2F">
          <w:rPr>
            <w:rFonts w:eastAsiaTheme="minorEastAsia"/>
            <w:b w:val="0"/>
            <w:i w:val="0"/>
            <w:iCs w:val="0"/>
            <w:kern w:val="2"/>
            <w:lang w:eastAsia="sl-SI"/>
            <w14:ligatures w14:val="standardContextual"/>
          </w:rPr>
          <w:tab/>
        </w:r>
        <w:r w:rsidR="00F20D2F" w:rsidRPr="00F20D2F">
          <w:rPr>
            <w:rStyle w:val="Hiperpovezava"/>
          </w:rPr>
          <w:t>Stroški ponudbe</w:t>
        </w:r>
        <w:r w:rsidR="00F20D2F" w:rsidRPr="00F20D2F">
          <w:rPr>
            <w:webHidden/>
          </w:rPr>
          <w:tab/>
        </w:r>
        <w:r w:rsidR="00F20D2F" w:rsidRPr="00F20D2F">
          <w:rPr>
            <w:webHidden/>
          </w:rPr>
          <w:fldChar w:fldCharType="begin"/>
        </w:r>
        <w:r w:rsidR="00F20D2F" w:rsidRPr="00F20D2F">
          <w:rPr>
            <w:webHidden/>
          </w:rPr>
          <w:instrText xml:space="preserve"> PAGEREF _Toc192229970 \h </w:instrText>
        </w:r>
        <w:r w:rsidR="00F20D2F" w:rsidRPr="00F20D2F">
          <w:rPr>
            <w:webHidden/>
          </w:rPr>
        </w:r>
        <w:r w:rsidR="00F20D2F" w:rsidRPr="00F20D2F">
          <w:rPr>
            <w:webHidden/>
          </w:rPr>
          <w:fldChar w:fldCharType="separate"/>
        </w:r>
        <w:r w:rsidR="00F20D2F" w:rsidRPr="00F20D2F">
          <w:rPr>
            <w:webHidden/>
          </w:rPr>
          <w:t>14</w:t>
        </w:r>
        <w:r w:rsidR="00F20D2F" w:rsidRPr="00F20D2F">
          <w:rPr>
            <w:webHidden/>
          </w:rPr>
          <w:fldChar w:fldCharType="end"/>
        </w:r>
      </w:hyperlink>
    </w:p>
    <w:p w14:paraId="569B0325" w14:textId="6AA5E8FD"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71" w:history="1">
        <w:r w:rsidR="00F20D2F" w:rsidRPr="00F20D2F">
          <w:rPr>
            <w:rStyle w:val="Hiperpovezava"/>
            <w:rFonts w:ascii="Arial" w:hAnsi="Arial" w:cs="Arial"/>
            <w:noProof/>
            <w:sz w:val="20"/>
          </w:rPr>
          <w:t>13.</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obvestilo o odločitvi o oddaji JAVNEGA naročila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_Toc192229971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14</w:t>
        </w:r>
        <w:r w:rsidR="00F20D2F" w:rsidRPr="00F20D2F">
          <w:rPr>
            <w:rFonts w:ascii="Arial" w:hAnsi="Arial" w:cs="Arial"/>
            <w:noProof/>
            <w:webHidden/>
            <w:sz w:val="20"/>
          </w:rPr>
          <w:fldChar w:fldCharType="end"/>
        </w:r>
      </w:hyperlink>
    </w:p>
    <w:p w14:paraId="13D48C18" w14:textId="39B8A96C"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72" w:history="1">
        <w:r w:rsidR="00F20D2F" w:rsidRPr="00F20D2F">
          <w:rPr>
            <w:rStyle w:val="Hiperpovezava"/>
            <w:rFonts w:ascii="Arial" w:hAnsi="Arial" w:cs="Arial"/>
            <w:noProof/>
            <w:sz w:val="20"/>
          </w:rPr>
          <w:t>14.</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odstop od izvedbe javnega naročila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_Toc192229972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14</w:t>
        </w:r>
        <w:r w:rsidR="00F20D2F" w:rsidRPr="00F20D2F">
          <w:rPr>
            <w:rFonts w:ascii="Arial" w:hAnsi="Arial" w:cs="Arial"/>
            <w:noProof/>
            <w:webHidden/>
            <w:sz w:val="20"/>
          </w:rPr>
          <w:fldChar w:fldCharType="end"/>
        </w:r>
      </w:hyperlink>
    </w:p>
    <w:p w14:paraId="5C0F2C8A" w14:textId="221171BB"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73" w:history="1">
        <w:r w:rsidR="00F20D2F" w:rsidRPr="00F20D2F">
          <w:rPr>
            <w:rStyle w:val="Hiperpovezava"/>
            <w:rFonts w:ascii="Arial" w:hAnsi="Arial" w:cs="Arial"/>
            <w:noProof/>
            <w:sz w:val="20"/>
          </w:rPr>
          <w:t>15.</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POGODBA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_Toc192229973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14</w:t>
        </w:r>
        <w:r w:rsidR="00F20D2F" w:rsidRPr="00F20D2F">
          <w:rPr>
            <w:rFonts w:ascii="Arial" w:hAnsi="Arial" w:cs="Arial"/>
            <w:noProof/>
            <w:webHidden/>
            <w:sz w:val="20"/>
          </w:rPr>
          <w:fldChar w:fldCharType="end"/>
        </w:r>
      </w:hyperlink>
    </w:p>
    <w:p w14:paraId="4D2C9056" w14:textId="12AEE1B3" w:rsidR="00F20D2F" w:rsidRPr="00F20D2F" w:rsidRDefault="00A12FAD">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192229974" w:history="1">
        <w:r w:rsidR="00F20D2F" w:rsidRPr="00F20D2F">
          <w:rPr>
            <w:rStyle w:val="Hiperpovezava"/>
            <w:rFonts w:ascii="Arial" w:hAnsi="Arial" w:cs="Arial"/>
            <w:noProof/>
            <w:sz w:val="20"/>
          </w:rPr>
          <w:t>16.</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FINANČNA ZAVAROVANJA</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_Toc192229974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14</w:t>
        </w:r>
        <w:r w:rsidR="00F20D2F" w:rsidRPr="00F20D2F">
          <w:rPr>
            <w:rFonts w:ascii="Arial" w:hAnsi="Arial" w:cs="Arial"/>
            <w:noProof/>
            <w:webHidden/>
            <w:sz w:val="20"/>
          </w:rPr>
          <w:fldChar w:fldCharType="end"/>
        </w:r>
      </w:hyperlink>
    </w:p>
    <w:p w14:paraId="41AA03CA" w14:textId="1B5EA733"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75" w:history="1">
        <w:r w:rsidR="00F20D2F" w:rsidRPr="00F20D2F">
          <w:rPr>
            <w:rStyle w:val="Hiperpovezava"/>
            <w:rFonts w:ascii="Arial" w:hAnsi="Arial" w:cs="Arial"/>
            <w:i/>
            <w:iCs/>
            <w:noProof/>
          </w:rPr>
          <w:t>16.1</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i/>
            <w:iCs/>
            <w:noProof/>
          </w:rPr>
          <w:t>Zavarovanje za dobro izvedbo pogodbenih obveznosti</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_Toc192229975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15</w:t>
        </w:r>
        <w:r w:rsidR="00F20D2F" w:rsidRPr="00F20D2F">
          <w:rPr>
            <w:rFonts w:ascii="Arial" w:hAnsi="Arial" w:cs="Arial"/>
            <w:noProof/>
            <w:webHidden/>
          </w:rPr>
          <w:fldChar w:fldCharType="end"/>
        </w:r>
      </w:hyperlink>
    </w:p>
    <w:p w14:paraId="32604057" w14:textId="55757BAC" w:rsidR="00F20D2F" w:rsidRPr="00F20D2F" w:rsidRDefault="00A12FAD">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192229976" w:history="1">
        <w:r w:rsidR="00F20D2F" w:rsidRPr="00F20D2F">
          <w:rPr>
            <w:rStyle w:val="Hiperpovezava"/>
            <w:rFonts w:ascii="Arial" w:hAnsi="Arial" w:cs="Arial"/>
            <w:i/>
            <w:iCs/>
            <w:noProof/>
          </w:rPr>
          <w:t>16.2</w:t>
        </w:r>
        <w:r w:rsidR="00F20D2F" w:rsidRPr="00F20D2F">
          <w:rPr>
            <w:rFonts w:ascii="Arial" w:eastAsiaTheme="minorEastAsia" w:hAnsi="Arial" w:cs="Arial"/>
            <w:noProof/>
            <w:kern w:val="2"/>
            <w:lang w:eastAsia="sl-SI"/>
            <w14:ligatures w14:val="standardContextual"/>
          </w:rPr>
          <w:tab/>
        </w:r>
        <w:r w:rsidR="00F20D2F" w:rsidRPr="00F20D2F">
          <w:rPr>
            <w:rStyle w:val="Hiperpovezava"/>
            <w:rFonts w:ascii="Arial" w:hAnsi="Arial" w:cs="Arial"/>
            <w:i/>
            <w:iCs/>
            <w:noProof/>
          </w:rPr>
          <w:t>Zavarovanje za odpravo napak v garancijskem roku</w:t>
        </w:r>
        <w:r w:rsidR="00F20D2F" w:rsidRPr="00F20D2F">
          <w:rPr>
            <w:rFonts w:ascii="Arial" w:hAnsi="Arial" w:cs="Arial"/>
            <w:noProof/>
            <w:webHidden/>
          </w:rPr>
          <w:tab/>
        </w:r>
        <w:r w:rsidR="00F20D2F" w:rsidRPr="00F20D2F">
          <w:rPr>
            <w:rFonts w:ascii="Arial" w:hAnsi="Arial" w:cs="Arial"/>
            <w:noProof/>
            <w:webHidden/>
          </w:rPr>
          <w:fldChar w:fldCharType="begin"/>
        </w:r>
        <w:r w:rsidR="00F20D2F" w:rsidRPr="00F20D2F">
          <w:rPr>
            <w:rFonts w:ascii="Arial" w:hAnsi="Arial" w:cs="Arial"/>
            <w:noProof/>
            <w:webHidden/>
          </w:rPr>
          <w:instrText xml:space="preserve"> PAGEREF _Toc192229976 \h </w:instrText>
        </w:r>
        <w:r w:rsidR="00F20D2F" w:rsidRPr="00F20D2F">
          <w:rPr>
            <w:rFonts w:ascii="Arial" w:hAnsi="Arial" w:cs="Arial"/>
            <w:noProof/>
            <w:webHidden/>
          </w:rPr>
        </w:r>
        <w:r w:rsidR="00F20D2F" w:rsidRPr="00F20D2F">
          <w:rPr>
            <w:rFonts w:ascii="Arial" w:hAnsi="Arial" w:cs="Arial"/>
            <w:noProof/>
            <w:webHidden/>
          </w:rPr>
          <w:fldChar w:fldCharType="separate"/>
        </w:r>
        <w:r w:rsidR="00F20D2F" w:rsidRPr="00F20D2F">
          <w:rPr>
            <w:rFonts w:ascii="Arial" w:hAnsi="Arial" w:cs="Arial"/>
            <w:noProof/>
            <w:webHidden/>
          </w:rPr>
          <w:t>15</w:t>
        </w:r>
        <w:r w:rsidR="00F20D2F" w:rsidRPr="00F20D2F">
          <w:rPr>
            <w:rFonts w:ascii="Arial" w:hAnsi="Arial" w:cs="Arial"/>
            <w:noProof/>
            <w:webHidden/>
          </w:rPr>
          <w:fldChar w:fldCharType="end"/>
        </w:r>
      </w:hyperlink>
    </w:p>
    <w:p w14:paraId="319108EC" w14:textId="50193EE5" w:rsidR="00F20D2F" w:rsidRDefault="00A12FAD">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192229977" w:history="1">
        <w:r w:rsidR="00F20D2F" w:rsidRPr="00F20D2F">
          <w:rPr>
            <w:rStyle w:val="Hiperpovezava"/>
            <w:rFonts w:ascii="Arial" w:hAnsi="Arial" w:cs="Arial"/>
            <w:noProof/>
            <w:sz w:val="20"/>
          </w:rPr>
          <w:t>17.</w:t>
        </w:r>
        <w:r w:rsidR="00F20D2F" w:rsidRPr="00F20D2F">
          <w:rPr>
            <w:rFonts w:ascii="Arial" w:eastAsiaTheme="minorEastAsia" w:hAnsi="Arial" w:cs="Arial"/>
            <w:b w:val="0"/>
            <w:bCs w:val="0"/>
            <w:caps w:val="0"/>
            <w:noProof/>
            <w:kern w:val="2"/>
            <w:sz w:val="20"/>
            <w:lang w:eastAsia="sl-SI"/>
            <w14:ligatures w14:val="standardContextual"/>
          </w:rPr>
          <w:tab/>
        </w:r>
        <w:r w:rsidR="00F20D2F" w:rsidRPr="00F20D2F">
          <w:rPr>
            <w:rStyle w:val="Hiperpovezava"/>
            <w:rFonts w:ascii="Arial" w:hAnsi="Arial" w:cs="Arial"/>
            <w:noProof/>
            <w:sz w:val="20"/>
          </w:rPr>
          <w:t>pravno varstvo</w:t>
        </w:r>
        <w:r w:rsidR="00F20D2F" w:rsidRPr="00F20D2F">
          <w:rPr>
            <w:rFonts w:ascii="Arial" w:hAnsi="Arial" w:cs="Arial"/>
            <w:noProof/>
            <w:webHidden/>
            <w:sz w:val="20"/>
          </w:rPr>
          <w:tab/>
        </w:r>
        <w:r w:rsidR="00F20D2F" w:rsidRPr="00F20D2F">
          <w:rPr>
            <w:rFonts w:ascii="Arial" w:hAnsi="Arial" w:cs="Arial"/>
            <w:noProof/>
            <w:webHidden/>
            <w:sz w:val="20"/>
          </w:rPr>
          <w:fldChar w:fldCharType="begin"/>
        </w:r>
        <w:r w:rsidR="00F20D2F" w:rsidRPr="00F20D2F">
          <w:rPr>
            <w:rFonts w:ascii="Arial" w:hAnsi="Arial" w:cs="Arial"/>
            <w:noProof/>
            <w:webHidden/>
            <w:sz w:val="20"/>
          </w:rPr>
          <w:instrText xml:space="preserve"> PAGEREF _Toc192229977 \h </w:instrText>
        </w:r>
        <w:r w:rsidR="00F20D2F" w:rsidRPr="00F20D2F">
          <w:rPr>
            <w:rFonts w:ascii="Arial" w:hAnsi="Arial" w:cs="Arial"/>
            <w:noProof/>
            <w:webHidden/>
            <w:sz w:val="20"/>
          </w:rPr>
        </w:r>
        <w:r w:rsidR="00F20D2F" w:rsidRPr="00F20D2F">
          <w:rPr>
            <w:rFonts w:ascii="Arial" w:hAnsi="Arial" w:cs="Arial"/>
            <w:noProof/>
            <w:webHidden/>
            <w:sz w:val="20"/>
          </w:rPr>
          <w:fldChar w:fldCharType="separate"/>
        </w:r>
        <w:r w:rsidR="00F20D2F" w:rsidRPr="00F20D2F">
          <w:rPr>
            <w:rFonts w:ascii="Arial" w:hAnsi="Arial" w:cs="Arial"/>
            <w:noProof/>
            <w:webHidden/>
            <w:sz w:val="20"/>
          </w:rPr>
          <w:t>15</w:t>
        </w:r>
        <w:r w:rsidR="00F20D2F" w:rsidRPr="00F20D2F">
          <w:rPr>
            <w:rFonts w:ascii="Arial" w:hAnsi="Arial" w:cs="Arial"/>
            <w:noProof/>
            <w:webHidden/>
            <w:sz w:val="20"/>
          </w:rPr>
          <w:fldChar w:fldCharType="end"/>
        </w:r>
      </w:hyperlink>
    </w:p>
    <w:p w14:paraId="272491A6" w14:textId="24100BDF" w:rsidR="00813862" w:rsidRPr="00B86F9F" w:rsidRDefault="009B3F0C" w:rsidP="00A9297B">
      <w:pPr>
        <w:rPr>
          <w:rFonts w:cs="Arial"/>
          <w:szCs w:val="20"/>
          <w:highlight w:val="yellow"/>
        </w:rPr>
      </w:pPr>
      <w:r w:rsidRPr="00330BAC">
        <w:rPr>
          <w:rFonts w:cs="Arial"/>
          <w:szCs w:val="20"/>
          <w:highlight w:val="yellow"/>
        </w:rPr>
        <w:fldChar w:fldCharType="end"/>
      </w:r>
      <w:bookmarkStart w:id="1" w:name="_Toc336851777"/>
      <w:r w:rsidR="0008591A" w:rsidRPr="00B86F9F">
        <w:rPr>
          <w:rFonts w:cs="Arial"/>
          <w:szCs w:val="20"/>
          <w:highlight w:val="yellow"/>
        </w:rPr>
        <w:br w:type="page"/>
      </w:r>
    </w:p>
    <w:p w14:paraId="40F44786" w14:textId="28D6F02C" w:rsidR="00BB1E26" w:rsidRPr="00B86F9F" w:rsidRDefault="002B2B13" w:rsidP="00A9297B">
      <w:pPr>
        <w:pStyle w:val="Naslov1"/>
        <w:spacing w:line="260" w:lineRule="atLeast"/>
        <w:rPr>
          <w:rFonts w:cs="Arial"/>
          <w:sz w:val="20"/>
          <w:szCs w:val="20"/>
        </w:rPr>
      </w:pPr>
      <w:bookmarkStart w:id="2" w:name="_Toc192229939"/>
      <w:r w:rsidRPr="00B86F9F">
        <w:rPr>
          <w:rFonts w:cs="Arial"/>
          <w:sz w:val="20"/>
          <w:szCs w:val="20"/>
        </w:rPr>
        <w:lastRenderedPageBreak/>
        <w:t>NAROČNIK</w:t>
      </w:r>
      <w:bookmarkEnd w:id="0"/>
      <w:bookmarkEnd w:id="1"/>
      <w:bookmarkEnd w:id="2"/>
    </w:p>
    <w:p w14:paraId="7668BEB0" w14:textId="77777777" w:rsidR="00712EB1" w:rsidRPr="00B86F9F" w:rsidRDefault="00712EB1" w:rsidP="00A9297B">
      <w:pPr>
        <w:rPr>
          <w:rFonts w:cs="Arial"/>
          <w:szCs w:val="20"/>
        </w:rPr>
      </w:pPr>
    </w:p>
    <w:p w14:paraId="0D4080B1" w14:textId="2EE3AACA" w:rsidR="001536C2" w:rsidRPr="00B86F9F" w:rsidRDefault="00152883" w:rsidP="00A9297B">
      <w:pPr>
        <w:pStyle w:val="Natevanjestevilkami2"/>
        <w:numPr>
          <w:ilvl w:val="0"/>
          <w:numId w:val="0"/>
        </w:numPr>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A9297B">
      <w:pPr>
        <w:rPr>
          <w:rFonts w:cs="Arial"/>
          <w:szCs w:val="20"/>
        </w:rPr>
      </w:pPr>
    </w:p>
    <w:p w14:paraId="2B684C11" w14:textId="04D8F9DB" w:rsidR="00BB1E26" w:rsidRPr="00B86F9F" w:rsidRDefault="00152883" w:rsidP="00A9297B">
      <w:pPr>
        <w:rPr>
          <w:rFonts w:cs="Arial"/>
          <w:szCs w:val="20"/>
        </w:rPr>
      </w:pPr>
      <w:r w:rsidRPr="00B86F9F">
        <w:rPr>
          <w:rFonts w:cs="Arial"/>
          <w:szCs w:val="20"/>
        </w:rPr>
        <w:t xml:space="preserve">Naročnik vabi vse zainteresirane ponudnike,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A9297B">
      <w:pPr>
        <w:rPr>
          <w:rFonts w:cs="Arial"/>
          <w:szCs w:val="20"/>
        </w:rPr>
      </w:pPr>
    </w:p>
    <w:p w14:paraId="1138BDA2" w14:textId="77777777" w:rsidR="00152883" w:rsidRPr="00B86F9F" w:rsidRDefault="00C91BF6" w:rsidP="00A9297B">
      <w:pPr>
        <w:pStyle w:val="Naslov1"/>
        <w:spacing w:line="260" w:lineRule="atLeast"/>
        <w:rPr>
          <w:rFonts w:cs="Arial"/>
          <w:sz w:val="20"/>
          <w:szCs w:val="20"/>
        </w:rPr>
      </w:pPr>
      <w:bookmarkStart w:id="3" w:name="_Toc336851730"/>
      <w:bookmarkStart w:id="4" w:name="_Toc336851778"/>
      <w:bookmarkStart w:id="5" w:name="_Toc192229940"/>
      <w:r w:rsidRPr="00B86F9F">
        <w:rPr>
          <w:rFonts w:cs="Arial"/>
          <w:sz w:val="20"/>
          <w:szCs w:val="20"/>
        </w:rPr>
        <w:t>OZNAKA IN PREDMET JAVNEGA NAROČILA</w:t>
      </w:r>
      <w:bookmarkEnd w:id="3"/>
      <w:bookmarkEnd w:id="4"/>
      <w:bookmarkEnd w:id="5"/>
    </w:p>
    <w:p w14:paraId="48CFB9F5" w14:textId="77777777" w:rsidR="008E4247" w:rsidRPr="00B86F9F" w:rsidRDefault="008E4247" w:rsidP="00A9297B">
      <w:pPr>
        <w:rPr>
          <w:rFonts w:cs="Arial"/>
          <w:szCs w:val="20"/>
        </w:rPr>
      </w:pPr>
    </w:p>
    <w:p w14:paraId="641DB821" w14:textId="145A6193" w:rsidR="005123C1" w:rsidRPr="00B86F9F" w:rsidRDefault="0073070B" w:rsidP="00A9297B">
      <w:pPr>
        <w:rPr>
          <w:rFonts w:cs="Arial"/>
          <w:szCs w:val="20"/>
        </w:rPr>
      </w:pPr>
      <w:bookmarkStart w:id="6" w:name="_Toc336851731"/>
      <w:bookmarkStart w:id="7" w:name="_Toc336851779"/>
      <w:r w:rsidRPr="00B86F9F">
        <w:rPr>
          <w:rFonts w:cs="Arial"/>
          <w:szCs w:val="20"/>
        </w:rPr>
        <w:t xml:space="preserve">Oznaka: </w:t>
      </w:r>
      <w:r w:rsidR="00CC7517" w:rsidRPr="00B86F9F">
        <w:rPr>
          <w:rFonts w:cs="Arial"/>
          <w:szCs w:val="20"/>
        </w:rPr>
        <w:tab/>
      </w:r>
      <w:r w:rsidR="00BE7B7E" w:rsidRPr="00B86F9F">
        <w:rPr>
          <w:rFonts w:cs="Arial"/>
          <w:szCs w:val="20"/>
        </w:rPr>
        <w:t>ODVOJKOVA-42/2024</w:t>
      </w:r>
    </w:p>
    <w:p w14:paraId="632DB8CE" w14:textId="77777777" w:rsidR="00CC7517" w:rsidRPr="00B86F9F" w:rsidRDefault="00CC7517" w:rsidP="00A9297B">
      <w:pPr>
        <w:rPr>
          <w:rFonts w:cs="Arial"/>
          <w:szCs w:val="20"/>
        </w:rPr>
      </w:pPr>
    </w:p>
    <w:p w14:paraId="1B551252" w14:textId="3FBA2ABF" w:rsidR="00066BD6" w:rsidRPr="00B86F9F" w:rsidRDefault="0073070B" w:rsidP="00066BD6">
      <w:pPr>
        <w:tabs>
          <w:tab w:val="left" w:pos="993"/>
        </w:tabs>
        <w:ind w:left="1410" w:hanging="1410"/>
        <w:rPr>
          <w:rFonts w:cs="Arial"/>
          <w:szCs w:val="20"/>
        </w:rPr>
      </w:pPr>
      <w:r w:rsidRPr="00B86F9F">
        <w:rPr>
          <w:rFonts w:cs="Arial"/>
          <w:szCs w:val="20"/>
        </w:rPr>
        <w:t xml:space="preserve">Predmet: </w:t>
      </w:r>
      <w:r w:rsidR="00CC7517" w:rsidRPr="00B86F9F">
        <w:rPr>
          <w:rFonts w:cs="Arial"/>
          <w:szCs w:val="20"/>
        </w:rPr>
        <w:tab/>
      </w:r>
      <w:r w:rsidR="00CC7517" w:rsidRPr="00B86F9F">
        <w:rPr>
          <w:rFonts w:cs="Arial"/>
          <w:szCs w:val="20"/>
        </w:rPr>
        <w:tab/>
      </w:r>
      <w:r w:rsidR="004817A7" w:rsidRPr="00B86F9F">
        <w:rPr>
          <w:rFonts w:cs="Arial"/>
          <w:szCs w:val="20"/>
        </w:rPr>
        <w:t>Naročilo pohištvene opreme na objektu Vojkova 1</w:t>
      </w:r>
      <w:r w:rsidR="00D341F1">
        <w:rPr>
          <w:rFonts w:cs="Arial"/>
          <w:szCs w:val="20"/>
        </w:rPr>
        <w:t>A</w:t>
      </w:r>
      <w:r w:rsidR="004817A7" w:rsidRPr="00B86F9F">
        <w:rPr>
          <w:rFonts w:cs="Arial"/>
          <w:szCs w:val="20"/>
        </w:rPr>
        <w:t xml:space="preserve"> in 1</w:t>
      </w:r>
      <w:r w:rsidR="00D341F1">
        <w:rPr>
          <w:rFonts w:cs="Arial"/>
          <w:szCs w:val="20"/>
        </w:rPr>
        <w:t>B</w:t>
      </w:r>
      <w:r w:rsidR="004817A7" w:rsidRPr="00B86F9F">
        <w:rPr>
          <w:rFonts w:cs="Arial"/>
          <w:szCs w:val="20"/>
        </w:rPr>
        <w:t xml:space="preserve">, Ljubljana, z upoštevanjem </w:t>
      </w:r>
      <w:proofErr w:type="spellStart"/>
      <w:r w:rsidR="004817A7" w:rsidRPr="00B86F9F">
        <w:rPr>
          <w:rFonts w:cs="Arial"/>
          <w:szCs w:val="20"/>
        </w:rPr>
        <w:t>okoljskih</w:t>
      </w:r>
      <w:proofErr w:type="spellEnd"/>
      <w:r w:rsidR="004817A7" w:rsidRPr="00B86F9F">
        <w:rPr>
          <w:rFonts w:cs="Arial"/>
          <w:szCs w:val="20"/>
        </w:rPr>
        <w:t xml:space="preserve"> vidikov</w:t>
      </w:r>
    </w:p>
    <w:p w14:paraId="1956C29A" w14:textId="77777777" w:rsidR="00066BD6" w:rsidRPr="00B86F9F" w:rsidRDefault="00066BD6" w:rsidP="00066BD6">
      <w:pPr>
        <w:tabs>
          <w:tab w:val="left" w:pos="993"/>
        </w:tabs>
        <w:ind w:left="1410" w:hanging="1410"/>
        <w:rPr>
          <w:rFonts w:eastAsia="SimSun" w:cs="Arial"/>
          <w:color w:val="000000"/>
          <w:szCs w:val="20"/>
          <w:lang w:eastAsia="sl-SI"/>
        </w:rPr>
      </w:pPr>
    </w:p>
    <w:p w14:paraId="69E04F61" w14:textId="6C62C8E5" w:rsidR="00577E13" w:rsidRPr="00B86F9F" w:rsidRDefault="000970A7" w:rsidP="00D90E27">
      <w:pPr>
        <w:rPr>
          <w:rFonts w:cs="Arial"/>
          <w:szCs w:val="20"/>
        </w:rPr>
      </w:pPr>
      <w:r w:rsidRPr="00B86F9F">
        <w:rPr>
          <w:rFonts w:cs="Arial"/>
          <w:color w:val="000000"/>
          <w:szCs w:val="20"/>
        </w:rPr>
        <w:t xml:space="preserve">Predmet javnega naročila </w:t>
      </w:r>
      <w:r w:rsidR="003E6AE1" w:rsidRPr="00B86F9F">
        <w:rPr>
          <w:rFonts w:cs="Arial"/>
          <w:color w:val="000000"/>
          <w:szCs w:val="20"/>
        </w:rPr>
        <w:t>zajema</w:t>
      </w:r>
      <w:r w:rsidR="00D90E27" w:rsidRPr="00B86F9F">
        <w:rPr>
          <w:rFonts w:cs="Arial"/>
          <w:color w:val="000000"/>
          <w:szCs w:val="20"/>
        </w:rPr>
        <w:t xml:space="preserve"> dobavo in montažo notranje </w:t>
      </w:r>
      <w:r w:rsidR="004817A7" w:rsidRPr="00B86F9F">
        <w:rPr>
          <w:rFonts w:cs="Arial"/>
          <w:color w:val="000000"/>
          <w:szCs w:val="20"/>
        </w:rPr>
        <w:t xml:space="preserve">pohištvene </w:t>
      </w:r>
      <w:r w:rsidR="00D90E27" w:rsidRPr="00B86F9F">
        <w:rPr>
          <w:rFonts w:cs="Arial"/>
          <w:color w:val="000000"/>
          <w:szCs w:val="20"/>
        </w:rPr>
        <w:t xml:space="preserve">opreme z upoštevanjem </w:t>
      </w:r>
      <w:proofErr w:type="spellStart"/>
      <w:r w:rsidR="00D90E27" w:rsidRPr="00B86F9F">
        <w:rPr>
          <w:rFonts w:cs="Arial"/>
          <w:color w:val="000000"/>
          <w:szCs w:val="20"/>
        </w:rPr>
        <w:t>okoljskih</w:t>
      </w:r>
      <w:proofErr w:type="spellEnd"/>
      <w:r w:rsidR="00D90E27" w:rsidRPr="00B86F9F">
        <w:rPr>
          <w:rFonts w:cs="Arial"/>
          <w:color w:val="000000"/>
          <w:szCs w:val="20"/>
        </w:rPr>
        <w:t xml:space="preserve"> vidikov </w:t>
      </w:r>
      <w:r w:rsidR="004817A7" w:rsidRPr="00B86F9F">
        <w:rPr>
          <w:rFonts w:cs="Arial"/>
          <w:color w:val="000000"/>
          <w:szCs w:val="20"/>
        </w:rPr>
        <w:t>za objekte Vojkova 1</w:t>
      </w:r>
      <w:r w:rsidR="00D341F1">
        <w:rPr>
          <w:rFonts w:cs="Arial"/>
          <w:color w:val="000000"/>
          <w:szCs w:val="20"/>
        </w:rPr>
        <w:t>A</w:t>
      </w:r>
      <w:r w:rsidR="004817A7" w:rsidRPr="00B86F9F">
        <w:rPr>
          <w:rFonts w:cs="Arial"/>
          <w:color w:val="000000"/>
          <w:szCs w:val="20"/>
        </w:rPr>
        <w:t xml:space="preserve"> in 1</w:t>
      </w:r>
      <w:r w:rsidR="00D341F1">
        <w:rPr>
          <w:rFonts w:cs="Arial"/>
          <w:color w:val="000000"/>
          <w:szCs w:val="20"/>
        </w:rPr>
        <w:t>B</w:t>
      </w:r>
      <w:r w:rsidR="004817A7" w:rsidRPr="00B86F9F">
        <w:rPr>
          <w:rFonts w:cs="Arial"/>
          <w:color w:val="000000"/>
          <w:szCs w:val="20"/>
        </w:rPr>
        <w:t>, Ljubljana</w:t>
      </w:r>
      <w:r w:rsidR="00D90E27" w:rsidRPr="00B86F9F">
        <w:rPr>
          <w:rFonts w:cs="Arial"/>
          <w:color w:val="000000"/>
          <w:szCs w:val="20"/>
        </w:rPr>
        <w:t>.</w:t>
      </w:r>
    </w:p>
    <w:p w14:paraId="454EFED8" w14:textId="77777777" w:rsidR="00C02374" w:rsidRPr="00B86F9F" w:rsidRDefault="00C02374" w:rsidP="00A9297B">
      <w:pPr>
        <w:rPr>
          <w:rFonts w:cs="Arial"/>
          <w:szCs w:val="20"/>
        </w:rPr>
      </w:pPr>
    </w:p>
    <w:p w14:paraId="46A62DA4" w14:textId="77777777" w:rsidR="005312FE" w:rsidRPr="00B86F9F" w:rsidRDefault="00C91BF6" w:rsidP="00A9297B">
      <w:pPr>
        <w:pStyle w:val="Naslov1"/>
        <w:spacing w:line="260" w:lineRule="atLeast"/>
        <w:rPr>
          <w:rFonts w:cs="Arial"/>
          <w:sz w:val="20"/>
          <w:szCs w:val="20"/>
        </w:rPr>
      </w:pPr>
      <w:bookmarkStart w:id="8" w:name="_Toc192229941"/>
      <w:r w:rsidRPr="00B86F9F">
        <w:rPr>
          <w:rFonts w:cs="Arial"/>
          <w:sz w:val="20"/>
          <w:szCs w:val="20"/>
        </w:rPr>
        <w:t>NAČIN ODDAJE JAVNEGA NAROČILA</w:t>
      </w:r>
      <w:bookmarkEnd w:id="6"/>
      <w:bookmarkEnd w:id="7"/>
      <w:bookmarkEnd w:id="8"/>
    </w:p>
    <w:p w14:paraId="7031CE6F" w14:textId="77777777" w:rsidR="008E4247" w:rsidRPr="00B86F9F" w:rsidRDefault="008E4247" w:rsidP="00A9297B">
      <w:pPr>
        <w:rPr>
          <w:rFonts w:cs="Arial"/>
          <w:szCs w:val="20"/>
        </w:rPr>
      </w:pPr>
    </w:p>
    <w:p w14:paraId="21DE3B5A" w14:textId="53303A25" w:rsidR="00205964" w:rsidRPr="00B86F9F" w:rsidRDefault="00205964" w:rsidP="00205964">
      <w:pPr>
        <w:rPr>
          <w:rFonts w:cs="Arial"/>
          <w:szCs w:val="20"/>
        </w:rPr>
      </w:pPr>
      <w:r w:rsidRPr="00B86F9F">
        <w:rPr>
          <w:rFonts w:cs="Arial"/>
          <w:szCs w:val="20"/>
        </w:rPr>
        <w:t xml:space="preserve">Za oddajo predmetnega naročila se v skladu s 40. členom Zakona o javnem naročanju </w:t>
      </w:r>
      <w:r w:rsidR="00F82E63" w:rsidRPr="00B86F9F">
        <w:rPr>
          <w:rFonts w:cs="Arial"/>
          <w:szCs w:val="20"/>
        </w:rPr>
        <w:t xml:space="preserve">(Uradni list RS, št. 91/15, 14/18, 121/21, 10/22, 74/22 – </w:t>
      </w:r>
      <w:proofErr w:type="spellStart"/>
      <w:r w:rsidR="00F82E63" w:rsidRPr="00B86F9F">
        <w:rPr>
          <w:rFonts w:cs="Arial"/>
          <w:szCs w:val="20"/>
        </w:rPr>
        <w:t>odl</w:t>
      </w:r>
      <w:proofErr w:type="spellEnd"/>
      <w:r w:rsidR="00F82E63" w:rsidRPr="00B86F9F">
        <w:rPr>
          <w:rFonts w:cs="Arial"/>
          <w:szCs w:val="20"/>
        </w:rPr>
        <w:t>. US, 100/22 – ZNUZSZS, 28/23 in 88/23 – ZOPNN-F, v nadaljevanju: ZJN-3)</w:t>
      </w:r>
      <w:r w:rsidRPr="00B86F9F">
        <w:rPr>
          <w:rFonts w:cs="Arial"/>
          <w:szCs w:val="20"/>
        </w:rPr>
        <w:t xml:space="preserve"> izvede odprti postopek.</w:t>
      </w:r>
    </w:p>
    <w:p w14:paraId="317E5817" w14:textId="570645C4" w:rsidR="007400E7" w:rsidRPr="00B86F9F" w:rsidRDefault="007400E7" w:rsidP="00A9297B">
      <w:pPr>
        <w:rPr>
          <w:rFonts w:cs="Arial"/>
          <w:szCs w:val="20"/>
        </w:rPr>
      </w:pPr>
    </w:p>
    <w:p w14:paraId="312DB1D6" w14:textId="36F007E5" w:rsidR="007400E7" w:rsidRPr="00B86F9F" w:rsidRDefault="007400E7" w:rsidP="007400E7">
      <w:pPr>
        <w:rPr>
          <w:rFonts w:cs="Arial"/>
          <w:szCs w:val="20"/>
        </w:rPr>
      </w:pPr>
      <w:r w:rsidRPr="00B86F9F">
        <w:rPr>
          <w:rFonts w:cs="Arial"/>
          <w:szCs w:val="20"/>
        </w:rPr>
        <w:t>Naročnik bo v skladu s 50. členom ZJN-3 predmetno javno naročilo oddal z uporabo elektronske dražbe, preko informacijskega sistema e-JN.</w:t>
      </w:r>
      <w:r w:rsidR="00DA2FCA" w:rsidRPr="00B86F9F">
        <w:rPr>
          <w:rFonts w:cs="Arial"/>
          <w:szCs w:val="20"/>
        </w:rPr>
        <w:t xml:space="preserve"> Navodilo za uporabo informacijskega sistema e-JN se nahaja na spletnem naslovu </w:t>
      </w:r>
      <w:hyperlink r:id="rId8" w:history="1">
        <w:r w:rsidR="00DA2FCA" w:rsidRPr="00B86F9F">
          <w:rPr>
            <w:rStyle w:val="Hiperpovezava"/>
            <w:rFonts w:cs="Arial"/>
            <w:szCs w:val="20"/>
          </w:rPr>
          <w:t>https://ejn.gov.si</w:t>
        </w:r>
      </w:hyperlink>
      <w:r w:rsidR="00DA2FCA" w:rsidRPr="00B86F9F">
        <w:rPr>
          <w:rFonts w:cs="Arial"/>
          <w:szCs w:val="20"/>
        </w:rPr>
        <w:t>.</w:t>
      </w:r>
    </w:p>
    <w:p w14:paraId="1AF62DD6" w14:textId="21861460" w:rsidR="00255DC7" w:rsidRPr="00B86F9F" w:rsidRDefault="00255DC7" w:rsidP="00A9297B">
      <w:pPr>
        <w:rPr>
          <w:rFonts w:cs="Arial"/>
          <w:szCs w:val="20"/>
        </w:rPr>
      </w:pPr>
    </w:p>
    <w:p w14:paraId="06B30499" w14:textId="4B8ABCDB" w:rsidR="007400E7" w:rsidRPr="00B86F9F" w:rsidRDefault="007400E7" w:rsidP="007400E7">
      <w:pPr>
        <w:rPr>
          <w:rFonts w:cs="Arial"/>
          <w:szCs w:val="20"/>
        </w:rPr>
      </w:pPr>
      <w:r w:rsidRPr="00B86F9F">
        <w:rPr>
          <w:rFonts w:cs="Arial"/>
          <w:szCs w:val="20"/>
        </w:rPr>
        <w:t>V primeru le ene oddane ponudbe ali le ene oddane ponudbe, ki bo izpolnjevala vse pogoje in zahteve iz dokumentacije</w:t>
      </w:r>
      <w:r w:rsidR="00394AF7" w:rsidRPr="00B86F9F">
        <w:rPr>
          <w:rFonts w:cs="Arial"/>
          <w:szCs w:val="20"/>
        </w:rPr>
        <w:t xml:space="preserve"> v zvezi z oddajo javnega naročila</w:t>
      </w:r>
      <w:r w:rsidRPr="00B86F9F">
        <w:rPr>
          <w:rFonts w:cs="Arial"/>
          <w:szCs w:val="20"/>
        </w:rPr>
        <w:t xml:space="preserve"> za povabilo k elektronski dražbi, se elektronska dražba ne bo izvršila. </w:t>
      </w:r>
    </w:p>
    <w:p w14:paraId="27C22522" w14:textId="77777777" w:rsidR="007400E7" w:rsidRPr="00B86F9F" w:rsidRDefault="007400E7" w:rsidP="007400E7">
      <w:pPr>
        <w:rPr>
          <w:rFonts w:cs="Arial"/>
          <w:szCs w:val="20"/>
        </w:rPr>
      </w:pPr>
    </w:p>
    <w:p w14:paraId="771FE47C" w14:textId="0E0BA180" w:rsidR="00DA2FCA" w:rsidRPr="00B86F9F" w:rsidRDefault="00DA2FCA" w:rsidP="00A9297B">
      <w:pPr>
        <w:rPr>
          <w:rFonts w:cs="Arial"/>
          <w:szCs w:val="20"/>
        </w:rPr>
      </w:pPr>
      <w:r w:rsidRPr="00B86F9F">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B86F9F" w:rsidRDefault="00DA2FCA" w:rsidP="00A9297B">
      <w:pPr>
        <w:rPr>
          <w:rFonts w:cs="Arial"/>
          <w:szCs w:val="20"/>
        </w:rPr>
      </w:pPr>
    </w:p>
    <w:p w14:paraId="69A9D120" w14:textId="77777777" w:rsidR="006F1A3F" w:rsidRPr="00B86F9F" w:rsidRDefault="008708D9" w:rsidP="00A9297B">
      <w:pPr>
        <w:pStyle w:val="Naslov1"/>
        <w:spacing w:line="260" w:lineRule="atLeast"/>
        <w:rPr>
          <w:rFonts w:cs="Arial"/>
          <w:sz w:val="20"/>
          <w:szCs w:val="20"/>
        </w:rPr>
      </w:pPr>
      <w:bookmarkStart w:id="9" w:name="_Toc336851732"/>
      <w:bookmarkStart w:id="10" w:name="_Toc336851780"/>
      <w:bookmarkStart w:id="11" w:name="_Toc430946513"/>
      <w:bookmarkStart w:id="12" w:name="_Toc192229942"/>
      <w:r w:rsidRPr="00B86F9F">
        <w:rPr>
          <w:rFonts w:cs="Arial"/>
          <w:sz w:val="20"/>
          <w:szCs w:val="20"/>
        </w:rPr>
        <w:t>R</w:t>
      </w:r>
      <w:r w:rsidR="006F1A3F" w:rsidRPr="00B86F9F">
        <w:rPr>
          <w:rFonts w:cs="Arial"/>
          <w:sz w:val="20"/>
          <w:szCs w:val="20"/>
        </w:rPr>
        <w:t>OK IN NAČIN PREDLOŽITVE PONUDBE</w:t>
      </w:r>
      <w:bookmarkEnd w:id="9"/>
      <w:bookmarkEnd w:id="10"/>
      <w:bookmarkEnd w:id="11"/>
      <w:bookmarkEnd w:id="12"/>
    </w:p>
    <w:p w14:paraId="32C8A0DA" w14:textId="13270CEE" w:rsidR="006F1A3F" w:rsidRPr="00B86F9F" w:rsidRDefault="006F1A3F" w:rsidP="00A9297B">
      <w:pPr>
        <w:rPr>
          <w:rFonts w:cs="Arial"/>
          <w:szCs w:val="20"/>
        </w:rPr>
      </w:pPr>
    </w:p>
    <w:p w14:paraId="63E368EF" w14:textId="3306A919" w:rsidR="002534D8" w:rsidRPr="00B86F9F" w:rsidRDefault="002534D8" w:rsidP="00A9297B">
      <w:pPr>
        <w:suppressAutoHyphens/>
        <w:autoSpaceDN w:val="0"/>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9"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10"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A9297B">
      <w:pPr>
        <w:suppressAutoHyphens/>
        <w:autoSpaceDN w:val="0"/>
        <w:textAlignment w:val="baseline"/>
        <w:rPr>
          <w:rFonts w:cs="Arial"/>
          <w:szCs w:val="20"/>
        </w:rPr>
      </w:pPr>
    </w:p>
    <w:p w14:paraId="21A3700F" w14:textId="77777777" w:rsidR="002534D8" w:rsidRPr="00B86F9F" w:rsidRDefault="002534D8" w:rsidP="00A9297B">
      <w:pPr>
        <w:suppressAutoHyphens/>
        <w:autoSpaceDN w:val="0"/>
        <w:textAlignment w:val="baseline"/>
        <w:rPr>
          <w:rFonts w:cs="Arial"/>
          <w:szCs w:val="20"/>
        </w:rPr>
      </w:pPr>
      <w:r w:rsidRPr="00B86F9F">
        <w:rPr>
          <w:rFonts w:cs="Arial"/>
          <w:szCs w:val="20"/>
        </w:rPr>
        <w:t xml:space="preserve">Ponudnik se mora pred oddajo ponudbe registrirati na spletnem naslovu </w:t>
      </w:r>
      <w:hyperlink r:id="rId11"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A9297B">
      <w:pPr>
        <w:suppressAutoHyphens/>
        <w:autoSpaceDN w:val="0"/>
        <w:textAlignment w:val="baseline"/>
        <w:rPr>
          <w:rFonts w:cs="Arial"/>
          <w:szCs w:val="20"/>
        </w:rPr>
      </w:pPr>
    </w:p>
    <w:p w14:paraId="4A39D385" w14:textId="30A33AAA" w:rsidR="002534D8" w:rsidRPr="00B86F9F" w:rsidRDefault="002534D8" w:rsidP="00A9297B">
      <w:pPr>
        <w:suppressAutoHyphens/>
        <w:autoSpaceDN w:val="0"/>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A9297B">
      <w:pPr>
        <w:suppressAutoHyphens/>
        <w:autoSpaceDN w:val="0"/>
        <w:textAlignment w:val="baseline"/>
        <w:rPr>
          <w:rFonts w:cs="Arial"/>
          <w:szCs w:val="20"/>
          <w:lang w:eastAsia="sl-SI"/>
        </w:rPr>
      </w:pPr>
    </w:p>
    <w:p w14:paraId="39717C59" w14:textId="77777777" w:rsidR="002534D8" w:rsidRPr="00B86F9F" w:rsidRDefault="002534D8" w:rsidP="00A9297B">
      <w:pPr>
        <w:suppressAutoHyphens/>
        <w:autoSpaceDN w:val="0"/>
        <w:textAlignment w:val="baseline"/>
        <w:rPr>
          <w:rFonts w:cs="Arial"/>
          <w:szCs w:val="20"/>
        </w:rPr>
      </w:pPr>
      <w:r w:rsidRPr="00B86F9F">
        <w:rPr>
          <w:rFonts w:cs="Arial"/>
          <w:szCs w:val="20"/>
        </w:rPr>
        <w:t xml:space="preserve">Ponudba se šteje za pravočasno oddano, če jo naročnik prejme preko sistema e-JN </w:t>
      </w:r>
      <w:hyperlink r:id="rId12"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A9297B">
      <w:pPr>
        <w:suppressAutoHyphens/>
        <w:autoSpaceDN w:val="0"/>
        <w:textAlignment w:val="baseline"/>
        <w:rPr>
          <w:rFonts w:cs="Arial"/>
          <w:szCs w:val="20"/>
        </w:rPr>
      </w:pPr>
    </w:p>
    <w:p w14:paraId="3F0F4221" w14:textId="77777777" w:rsidR="002534D8" w:rsidRPr="00B86F9F" w:rsidRDefault="002534D8" w:rsidP="00A9297B">
      <w:pPr>
        <w:suppressAutoHyphens/>
        <w:autoSpaceDN w:val="0"/>
        <w:textAlignment w:val="baseline"/>
        <w:rPr>
          <w:rFonts w:cs="Arial"/>
          <w:szCs w:val="20"/>
        </w:rPr>
      </w:pPr>
      <w:r w:rsidRPr="00B86F9F">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B86F9F" w:rsidRDefault="002534D8" w:rsidP="00A9297B">
      <w:pPr>
        <w:suppressAutoHyphens/>
        <w:autoSpaceDN w:val="0"/>
        <w:textAlignment w:val="baseline"/>
        <w:rPr>
          <w:rFonts w:cs="Arial"/>
          <w:szCs w:val="20"/>
        </w:rPr>
      </w:pPr>
    </w:p>
    <w:p w14:paraId="18241714" w14:textId="77777777" w:rsidR="002534D8" w:rsidRPr="00B86F9F" w:rsidRDefault="002534D8" w:rsidP="00A9297B">
      <w:pPr>
        <w:suppressAutoHyphens/>
        <w:autoSpaceDN w:val="0"/>
        <w:textAlignment w:val="baseline"/>
        <w:rPr>
          <w:rFonts w:cs="Arial"/>
          <w:szCs w:val="20"/>
        </w:rPr>
      </w:pPr>
      <w:r w:rsidRPr="00B86F9F">
        <w:rPr>
          <w:rFonts w:cs="Arial"/>
          <w:szCs w:val="20"/>
        </w:rPr>
        <w:t>Po preteku roka za predložitev ponudb ponudbe ne bo več mogoče oddati ali umakniti.</w:t>
      </w:r>
    </w:p>
    <w:p w14:paraId="3B962B57" w14:textId="77777777" w:rsidR="002534D8" w:rsidRPr="00B86F9F" w:rsidRDefault="002534D8" w:rsidP="00A9297B">
      <w:pPr>
        <w:suppressAutoHyphens/>
        <w:autoSpaceDN w:val="0"/>
        <w:textAlignment w:val="baseline"/>
        <w:rPr>
          <w:rFonts w:cs="Arial"/>
          <w:szCs w:val="20"/>
        </w:rPr>
      </w:pPr>
    </w:p>
    <w:p w14:paraId="0B09709D" w14:textId="70E18557" w:rsidR="002534D8" w:rsidRPr="00B86F9F" w:rsidRDefault="002534D8" w:rsidP="00A9297B">
      <w:pPr>
        <w:suppressAutoHyphens/>
        <w:autoSpaceDN w:val="0"/>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Pr="00B86F9F" w:rsidRDefault="002534D8" w:rsidP="00A9297B">
      <w:pPr>
        <w:rPr>
          <w:rFonts w:cs="Arial"/>
          <w:szCs w:val="20"/>
        </w:rPr>
      </w:pPr>
    </w:p>
    <w:p w14:paraId="3D2F1F36" w14:textId="12247A83" w:rsidR="0071261A" w:rsidRPr="00B86F9F" w:rsidRDefault="00D01047" w:rsidP="00A9297B">
      <w:pPr>
        <w:pStyle w:val="Naslov1"/>
        <w:spacing w:line="260" w:lineRule="atLeast"/>
        <w:rPr>
          <w:rFonts w:cs="Arial"/>
          <w:sz w:val="20"/>
          <w:szCs w:val="20"/>
        </w:rPr>
      </w:pPr>
      <w:bookmarkStart w:id="13" w:name="_Toc336851733"/>
      <w:bookmarkStart w:id="14" w:name="_Toc336851781"/>
      <w:bookmarkStart w:id="15" w:name="_Toc192229943"/>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3"/>
      <w:bookmarkEnd w:id="14"/>
      <w:bookmarkEnd w:id="15"/>
    </w:p>
    <w:p w14:paraId="53CD23AC" w14:textId="77777777" w:rsidR="008E4247" w:rsidRPr="00B86F9F" w:rsidRDefault="008E4247" w:rsidP="00A9297B">
      <w:pPr>
        <w:rPr>
          <w:rFonts w:cs="Arial"/>
          <w:szCs w:val="20"/>
        </w:rPr>
      </w:pPr>
    </w:p>
    <w:p w14:paraId="1AD25906" w14:textId="77777777" w:rsidR="002534D8" w:rsidRPr="00B86F9F" w:rsidRDefault="002534D8" w:rsidP="00A9297B">
      <w:pPr>
        <w:suppressAutoHyphens/>
        <w:autoSpaceDN w:val="0"/>
        <w:textAlignment w:val="baseline"/>
        <w:rPr>
          <w:rFonts w:cs="Arial"/>
          <w:szCs w:val="20"/>
        </w:rPr>
      </w:pPr>
      <w:r w:rsidRPr="00B86F9F">
        <w:rPr>
          <w:rFonts w:cs="Arial"/>
          <w:szCs w:val="20"/>
        </w:rPr>
        <w:t xml:space="preserve">Odpiranje ponudb bo potekalo samodejno v sistemu e-JN na spletnem naslovu </w:t>
      </w:r>
      <w:hyperlink r:id="rId13"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A9297B">
      <w:pPr>
        <w:suppressAutoHyphens/>
        <w:autoSpaceDN w:val="0"/>
        <w:textAlignment w:val="baseline"/>
        <w:rPr>
          <w:rFonts w:cs="Arial"/>
          <w:szCs w:val="20"/>
        </w:rPr>
      </w:pPr>
    </w:p>
    <w:p w14:paraId="35B4F430" w14:textId="77777777" w:rsidR="002534D8" w:rsidRPr="00B86F9F" w:rsidRDefault="002534D8" w:rsidP="00A9297B">
      <w:pPr>
        <w:suppressAutoHyphens/>
        <w:autoSpaceDN w:val="0"/>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A9297B">
      <w:pPr>
        <w:suppressAutoHyphens/>
        <w:autoSpaceDN w:val="0"/>
        <w:textAlignment w:val="baseline"/>
        <w:rPr>
          <w:rFonts w:cs="Arial"/>
          <w:szCs w:val="20"/>
        </w:rPr>
      </w:pPr>
    </w:p>
    <w:p w14:paraId="36E5FDAE" w14:textId="1D9CDA69" w:rsidR="00754B08" w:rsidRDefault="002534D8" w:rsidP="00A9297B">
      <w:pPr>
        <w:suppressAutoHyphens/>
        <w:autoSpaceDN w:val="0"/>
        <w:textAlignment w:val="baseline"/>
        <w:rPr>
          <w:rFonts w:cs="Arial"/>
          <w:szCs w:val="20"/>
        </w:rPr>
      </w:pPr>
      <w:r w:rsidRPr="00B86F9F">
        <w:rPr>
          <w:rFonts w:cs="Arial"/>
          <w:szCs w:val="20"/>
        </w:rPr>
        <w:t>Ponudnikom, ki bodo oddali ponudbe, bo zapisnik o odpiranju ponudb na voljo v sistemu e-JN v seznamu prejetih ponudb.</w:t>
      </w:r>
    </w:p>
    <w:p w14:paraId="3605F921" w14:textId="77777777" w:rsidR="009E63D8" w:rsidRPr="00B86F9F" w:rsidRDefault="009E63D8" w:rsidP="00A9297B">
      <w:pPr>
        <w:suppressAutoHyphens/>
        <w:autoSpaceDN w:val="0"/>
        <w:textAlignment w:val="baseline"/>
        <w:rPr>
          <w:rFonts w:cs="Arial"/>
          <w:szCs w:val="20"/>
        </w:rPr>
      </w:pPr>
    </w:p>
    <w:p w14:paraId="56C5AA66" w14:textId="77777777" w:rsidR="007400E7" w:rsidRPr="009E63D8" w:rsidRDefault="007400E7" w:rsidP="009E63D8">
      <w:pPr>
        <w:pStyle w:val="Naslov1"/>
        <w:spacing w:line="260" w:lineRule="atLeast"/>
        <w:rPr>
          <w:rFonts w:cs="Arial"/>
          <w:sz w:val="20"/>
          <w:szCs w:val="20"/>
        </w:rPr>
      </w:pPr>
      <w:bookmarkStart w:id="16" w:name="_Toc86224028"/>
      <w:bookmarkStart w:id="17" w:name="_Toc192229944"/>
      <w:r w:rsidRPr="00B86F9F">
        <w:rPr>
          <w:rFonts w:cs="Arial"/>
          <w:sz w:val="20"/>
          <w:szCs w:val="20"/>
        </w:rPr>
        <w:t>INFORMACIJE V ZVEZI S POSTOPKOM ELEKTRONSKE DRAŽBE</w:t>
      </w:r>
      <w:bookmarkEnd w:id="16"/>
      <w:bookmarkEnd w:id="17"/>
    </w:p>
    <w:p w14:paraId="2DEC2677" w14:textId="77777777" w:rsidR="009E63D8" w:rsidRDefault="009E63D8" w:rsidP="007400E7">
      <w:pPr>
        <w:rPr>
          <w:rFonts w:cs="Arial"/>
          <w:szCs w:val="20"/>
        </w:rPr>
      </w:pPr>
    </w:p>
    <w:p w14:paraId="7826FF57" w14:textId="1E3337B0" w:rsidR="007400E7" w:rsidRPr="00B86F9F" w:rsidRDefault="007400E7" w:rsidP="007400E7">
      <w:pPr>
        <w:rPr>
          <w:rFonts w:cs="Arial"/>
          <w:szCs w:val="20"/>
        </w:rPr>
      </w:pPr>
      <w:r w:rsidRPr="00B86F9F">
        <w:rPr>
          <w:rFonts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B1EA937" w14:textId="77777777" w:rsidR="007400E7" w:rsidRPr="00B86F9F" w:rsidRDefault="007400E7" w:rsidP="007400E7">
      <w:pPr>
        <w:rPr>
          <w:rFonts w:cs="Arial"/>
          <w:szCs w:val="20"/>
        </w:rPr>
      </w:pPr>
    </w:p>
    <w:p w14:paraId="324E5928" w14:textId="77777777" w:rsidR="007400E7" w:rsidRPr="00B86F9F" w:rsidRDefault="007400E7" w:rsidP="007400E7">
      <w:pPr>
        <w:rPr>
          <w:rFonts w:cs="Arial"/>
          <w:szCs w:val="20"/>
        </w:rPr>
      </w:pPr>
      <w:r w:rsidRPr="00B86F9F">
        <w:rPr>
          <w:rFonts w:cs="Arial"/>
          <w:szCs w:val="20"/>
        </w:rPr>
        <w:t>V povabilu k sodelovanju v elektronski dražbi bosta navedena datum in čas začetka elektronske dražbe. Ponudniki bodo povabilo prejeli predvidoma v roku deset (10) delovnih dni po poteku roka za odpiranje ponudb, najkasneje pa dva (2) delovna dneva pred pričetkom elektronske dražbe.</w:t>
      </w:r>
    </w:p>
    <w:p w14:paraId="02BF1386" w14:textId="77777777" w:rsidR="007400E7" w:rsidRPr="00B86F9F" w:rsidRDefault="007400E7" w:rsidP="007400E7">
      <w:pPr>
        <w:rPr>
          <w:rFonts w:cs="Arial"/>
          <w:szCs w:val="20"/>
        </w:rPr>
      </w:pPr>
    </w:p>
    <w:p w14:paraId="775CB3CC" w14:textId="77777777" w:rsidR="007400E7" w:rsidRPr="00B86F9F" w:rsidRDefault="007400E7" w:rsidP="007400E7">
      <w:pPr>
        <w:rPr>
          <w:rFonts w:cs="Arial"/>
          <w:szCs w:val="20"/>
        </w:rPr>
      </w:pPr>
      <w:r w:rsidRPr="00B86F9F">
        <w:rPr>
          <w:rFonts w:cs="Arial"/>
          <w:szCs w:val="20"/>
        </w:rPr>
        <w:t>Če bo predložena skupna ponudba, bo povabilo iz sistema e-JN posredovano ponudniku, ki bo oddal ponudbo v sistemu e-JN.</w:t>
      </w:r>
    </w:p>
    <w:p w14:paraId="3A6A9B30" w14:textId="77777777" w:rsidR="007400E7" w:rsidRPr="00B86F9F" w:rsidRDefault="007400E7" w:rsidP="007400E7">
      <w:pPr>
        <w:rPr>
          <w:rFonts w:cs="Arial"/>
          <w:bCs/>
          <w:szCs w:val="20"/>
        </w:rPr>
      </w:pPr>
    </w:p>
    <w:p w14:paraId="26D05795" w14:textId="77777777" w:rsidR="007400E7" w:rsidRPr="00B86F9F" w:rsidRDefault="007400E7" w:rsidP="007400E7">
      <w:pPr>
        <w:rPr>
          <w:rFonts w:cs="Arial"/>
          <w:szCs w:val="20"/>
        </w:rPr>
      </w:pPr>
      <w:r w:rsidRPr="00B86F9F">
        <w:rPr>
          <w:rFonts w:cs="Arial"/>
          <w:szCs w:val="20"/>
        </w:rPr>
        <w:t xml:space="preserve">Ponudniki morajo slediti dokumentu Navodila za uporabo e-JN, točka 7.2. (Sodelovanje na e-Dražbi), kako poteka sodelovanje v e-Dražbi v sistemu e-JN, ki so del te razpisne dokumentacije in so objavljena na spletnem naslovu </w:t>
      </w:r>
      <w:hyperlink r:id="rId14" w:history="1">
        <w:r w:rsidRPr="00B86F9F">
          <w:rPr>
            <w:rFonts w:cs="Arial"/>
            <w:color w:val="0000FF"/>
            <w:szCs w:val="20"/>
            <w:u w:val="single"/>
          </w:rPr>
          <w:t>https://ejn.gov.si</w:t>
        </w:r>
      </w:hyperlink>
      <w:r w:rsidRPr="00B86F9F">
        <w:rPr>
          <w:rFonts w:cs="Arial"/>
          <w:color w:val="0000FF"/>
          <w:szCs w:val="20"/>
          <w:u w:val="single"/>
        </w:rPr>
        <w:t xml:space="preserve">. </w:t>
      </w:r>
    </w:p>
    <w:p w14:paraId="21BCAC1F" w14:textId="77777777" w:rsidR="007400E7" w:rsidRPr="00B86F9F" w:rsidRDefault="007400E7" w:rsidP="007400E7">
      <w:pPr>
        <w:rPr>
          <w:rFonts w:cs="Arial"/>
          <w:szCs w:val="20"/>
        </w:rPr>
      </w:pPr>
    </w:p>
    <w:p w14:paraId="5E23F58E" w14:textId="7FB1F21C" w:rsidR="007400E7" w:rsidRPr="00B86F9F" w:rsidRDefault="007400E7" w:rsidP="007400E7">
      <w:pPr>
        <w:rPr>
          <w:rFonts w:cs="Arial"/>
          <w:szCs w:val="20"/>
        </w:rPr>
      </w:pPr>
      <w:r w:rsidRPr="00B86F9F">
        <w:rPr>
          <w:rFonts w:cs="Arial"/>
          <w:szCs w:val="20"/>
        </w:rPr>
        <w:t xml:space="preserve">Uporabljena bo elektronska obratna dražba. Elektronska obratna dražba bo potekala šestdeset (60) minut. V primeru, da bo zadnjo ceno ponudnik oddal v zadnjih dveh (2) minutah pred iztekom roka, se dražba podaljša za </w:t>
      </w:r>
      <w:r w:rsidR="00E77964" w:rsidRPr="00B86F9F">
        <w:rPr>
          <w:rFonts w:cs="Arial"/>
          <w:szCs w:val="20"/>
        </w:rPr>
        <w:t>deset</w:t>
      </w:r>
      <w:r w:rsidRPr="00B86F9F">
        <w:rPr>
          <w:rFonts w:cs="Arial"/>
          <w:szCs w:val="20"/>
        </w:rPr>
        <w:t xml:space="preserve"> (1</w:t>
      </w:r>
      <w:r w:rsidR="00E77964" w:rsidRPr="00B86F9F">
        <w:rPr>
          <w:rFonts w:cs="Arial"/>
          <w:szCs w:val="20"/>
        </w:rPr>
        <w:t>0</w:t>
      </w:r>
      <w:r w:rsidRPr="00B86F9F">
        <w:rPr>
          <w:rFonts w:cs="Arial"/>
          <w:szCs w:val="20"/>
        </w:rPr>
        <w:t xml:space="preserve">) minut. Dražba se podaljša za </w:t>
      </w:r>
      <w:r w:rsidR="00E77964" w:rsidRPr="00B86F9F">
        <w:rPr>
          <w:rFonts w:cs="Arial"/>
          <w:szCs w:val="20"/>
        </w:rPr>
        <w:t>deset</w:t>
      </w:r>
      <w:r w:rsidRPr="00B86F9F">
        <w:rPr>
          <w:rFonts w:cs="Arial"/>
          <w:szCs w:val="20"/>
        </w:rPr>
        <w:t xml:space="preserve"> (</w:t>
      </w:r>
      <w:r w:rsidR="00E77964" w:rsidRPr="00B86F9F">
        <w:rPr>
          <w:rFonts w:cs="Arial"/>
          <w:szCs w:val="20"/>
        </w:rPr>
        <w:t>10</w:t>
      </w:r>
      <w:r w:rsidRPr="00B86F9F">
        <w:rPr>
          <w:rFonts w:cs="Arial"/>
          <w:szCs w:val="20"/>
        </w:rPr>
        <w:t xml:space="preserve">) minut tudi v primeru, da bo v podaljšanem roku katerikoli ponudnik v zadnjih dveh (2) minutah pred iztekom roka oddal novo ponudbo, v nasprotnem primeru pa se elektronska obratna dražba zaključi. </w:t>
      </w:r>
    </w:p>
    <w:p w14:paraId="24902FB0" w14:textId="77777777" w:rsidR="007400E7" w:rsidRPr="00B86F9F" w:rsidRDefault="007400E7" w:rsidP="007400E7">
      <w:pPr>
        <w:rPr>
          <w:rFonts w:cs="Arial"/>
          <w:szCs w:val="20"/>
        </w:rPr>
      </w:pPr>
    </w:p>
    <w:p w14:paraId="4A824A61" w14:textId="77777777" w:rsidR="007400E7" w:rsidRPr="00B86F9F" w:rsidRDefault="007400E7" w:rsidP="007400E7">
      <w:pPr>
        <w:rPr>
          <w:rFonts w:cs="Arial"/>
          <w:szCs w:val="20"/>
        </w:rPr>
      </w:pPr>
      <w:r w:rsidRPr="00B86F9F">
        <w:rPr>
          <w:rFonts w:cs="Arial"/>
          <w:szCs w:val="20"/>
        </w:rPr>
        <w:t>Najmanjši korak zniževanja cene ni določen.</w:t>
      </w:r>
    </w:p>
    <w:p w14:paraId="036C441B" w14:textId="77777777" w:rsidR="007400E7" w:rsidRPr="00B86F9F" w:rsidRDefault="007400E7" w:rsidP="007400E7">
      <w:pPr>
        <w:rPr>
          <w:rFonts w:cs="Arial"/>
          <w:szCs w:val="20"/>
        </w:rPr>
      </w:pPr>
    </w:p>
    <w:p w14:paraId="6B7D839E" w14:textId="3041BB87" w:rsidR="007400E7" w:rsidRPr="00B86F9F" w:rsidRDefault="007400E7" w:rsidP="007400E7">
      <w:pPr>
        <w:rPr>
          <w:rFonts w:cs="Arial"/>
          <w:szCs w:val="20"/>
        </w:rPr>
      </w:pPr>
      <w:r w:rsidRPr="00B86F9F">
        <w:rPr>
          <w:rFonts w:cs="Arial"/>
          <w:szCs w:val="20"/>
        </w:rPr>
        <w:t>Med potekom elektronske dražbe bodo ponudnikom na voljo informacije o cenah ostalih ponudnikov, ne pa tudi o nazivih ponudnikov.</w:t>
      </w:r>
    </w:p>
    <w:p w14:paraId="64C3F02D" w14:textId="77777777" w:rsidR="00754B08" w:rsidRPr="00B86F9F" w:rsidRDefault="00754B08" w:rsidP="007400E7">
      <w:pPr>
        <w:rPr>
          <w:rFonts w:cs="Arial"/>
          <w:szCs w:val="20"/>
        </w:rPr>
      </w:pPr>
    </w:p>
    <w:p w14:paraId="08E95799" w14:textId="6284CB95" w:rsidR="00E67F10" w:rsidRPr="00B86F9F" w:rsidRDefault="00E67F10" w:rsidP="007400E7">
      <w:pPr>
        <w:rPr>
          <w:rFonts w:cs="Arial"/>
          <w:szCs w:val="20"/>
        </w:rPr>
      </w:pPr>
      <w:r w:rsidRPr="00B86F9F">
        <w:rPr>
          <w:rFonts w:cs="Arial"/>
          <w:szCs w:val="20"/>
        </w:rPr>
        <w:t>V primeru le ene oddane ponudbe, ki bo izpolnjevala vse pogoje in zahteve iz dokumentacije v zvezi z oddajo javnega naročila za povabilo k elektronski dražbi, se elektronska dražba ne bo izvršila.</w:t>
      </w:r>
    </w:p>
    <w:p w14:paraId="0C6D35AA" w14:textId="77777777" w:rsidR="00C02374" w:rsidRPr="00B86F9F" w:rsidRDefault="00C02374" w:rsidP="00A9297B">
      <w:pPr>
        <w:rPr>
          <w:rFonts w:cs="Arial"/>
          <w:szCs w:val="20"/>
        </w:rPr>
      </w:pPr>
    </w:p>
    <w:p w14:paraId="2759BEC7" w14:textId="7FAC5539" w:rsidR="000E2957" w:rsidRPr="00B86F9F" w:rsidRDefault="000E2957" w:rsidP="00A9297B">
      <w:pPr>
        <w:pStyle w:val="Naslov1"/>
        <w:spacing w:line="260" w:lineRule="atLeast"/>
        <w:rPr>
          <w:rFonts w:cs="Arial"/>
          <w:sz w:val="20"/>
          <w:szCs w:val="20"/>
        </w:rPr>
      </w:pPr>
      <w:bookmarkStart w:id="18" w:name="_Toc192229945"/>
      <w:r w:rsidRPr="00B86F9F">
        <w:rPr>
          <w:rFonts w:cs="Arial"/>
          <w:sz w:val="20"/>
          <w:szCs w:val="20"/>
        </w:rPr>
        <w:t>P</w:t>
      </w:r>
      <w:r w:rsidR="000728C2" w:rsidRPr="00B86F9F">
        <w:rPr>
          <w:rFonts w:cs="Arial"/>
          <w:sz w:val="20"/>
          <w:szCs w:val="20"/>
        </w:rPr>
        <w:t>RAVNA PODLAGA</w:t>
      </w:r>
      <w:bookmarkEnd w:id="18"/>
    </w:p>
    <w:p w14:paraId="7FF14CBA" w14:textId="5D1BC75E" w:rsidR="000E2957" w:rsidRPr="00B86F9F" w:rsidRDefault="000E2957" w:rsidP="00A9297B">
      <w:pPr>
        <w:rPr>
          <w:rFonts w:cs="Arial"/>
          <w:szCs w:val="20"/>
        </w:rPr>
      </w:pPr>
    </w:p>
    <w:p w14:paraId="5DB80531" w14:textId="58E979AF" w:rsidR="00A61F75" w:rsidRPr="00B86F9F" w:rsidRDefault="00A61F75" w:rsidP="00A9297B">
      <w:pPr>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B86F9F" w:rsidRDefault="00C02374" w:rsidP="00A9297B">
      <w:pPr>
        <w:rPr>
          <w:rFonts w:cs="Arial"/>
          <w:bCs/>
          <w:szCs w:val="20"/>
        </w:rPr>
      </w:pPr>
    </w:p>
    <w:p w14:paraId="719885FD" w14:textId="249A4D74" w:rsidR="00400A3C" w:rsidRPr="00B86F9F" w:rsidRDefault="00C91BF6" w:rsidP="00A9297B">
      <w:pPr>
        <w:pStyle w:val="Naslov1"/>
        <w:spacing w:line="260" w:lineRule="atLeast"/>
        <w:rPr>
          <w:rFonts w:cs="Arial"/>
          <w:sz w:val="20"/>
          <w:szCs w:val="20"/>
        </w:rPr>
      </w:pPr>
      <w:bookmarkStart w:id="19" w:name="_Toc336851735"/>
      <w:bookmarkStart w:id="20" w:name="_Toc336851783"/>
      <w:bookmarkStart w:id="21" w:name="_Toc192229946"/>
      <w:r w:rsidRPr="00B86F9F">
        <w:rPr>
          <w:rFonts w:cs="Arial"/>
          <w:sz w:val="20"/>
          <w:szCs w:val="20"/>
        </w:rPr>
        <w:t xml:space="preserve">TEMELJNA PRAVILA </w:t>
      </w:r>
      <w:bookmarkEnd w:id="19"/>
      <w:bookmarkEnd w:id="20"/>
      <w:r w:rsidR="00DB1D9E" w:rsidRPr="00B86F9F">
        <w:rPr>
          <w:rFonts w:cs="Arial"/>
          <w:sz w:val="20"/>
          <w:szCs w:val="20"/>
        </w:rPr>
        <w:t>POSLOVANJA</w:t>
      </w:r>
      <w:bookmarkEnd w:id="21"/>
    </w:p>
    <w:p w14:paraId="51DA56FE" w14:textId="077773EC" w:rsidR="00497E24" w:rsidRPr="00B86F9F" w:rsidRDefault="00497E24" w:rsidP="00A9297B">
      <w:pPr>
        <w:rPr>
          <w:rFonts w:cs="Arial"/>
          <w:szCs w:val="20"/>
        </w:rPr>
      </w:pPr>
    </w:p>
    <w:p w14:paraId="0ED39504" w14:textId="09D930A3" w:rsidR="006B5CB6" w:rsidRPr="00B86F9F" w:rsidRDefault="00580246" w:rsidP="005F6631">
      <w:pPr>
        <w:pStyle w:val="Naslov2"/>
        <w:numPr>
          <w:ilvl w:val="1"/>
          <w:numId w:val="12"/>
        </w:numPr>
        <w:spacing w:line="260" w:lineRule="atLeast"/>
        <w:ind w:hanging="499"/>
        <w:rPr>
          <w:rFonts w:cs="Arial"/>
          <w:szCs w:val="20"/>
        </w:rPr>
      </w:pPr>
      <w:bookmarkStart w:id="22" w:name="_Toc336851736"/>
      <w:bookmarkStart w:id="23" w:name="_Toc336851784"/>
      <w:bookmarkStart w:id="24" w:name="_Toc192229947"/>
      <w:r w:rsidRPr="00B86F9F">
        <w:rPr>
          <w:rFonts w:cs="Arial"/>
          <w:szCs w:val="20"/>
        </w:rPr>
        <w:t>Dostop do dokumentacije</w:t>
      </w:r>
      <w:bookmarkEnd w:id="22"/>
      <w:bookmarkEnd w:id="23"/>
      <w:r w:rsidR="006B23E0" w:rsidRPr="00B86F9F">
        <w:rPr>
          <w:rFonts w:cs="Arial"/>
          <w:szCs w:val="20"/>
        </w:rPr>
        <w:t xml:space="preserve"> v zvezi z oddajo javnega naročila</w:t>
      </w:r>
      <w:bookmarkEnd w:id="24"/>
    </w:p>
    <w:p w14:paraId="66087126" w14:textId="77777777" w:rsidR="006B5CB6" w:rsidRPr="00B86F9F" w:rsidRDefault="006B5CB6" w:rsidP="00A9297B">
      <w:pPr>
        <w:rPr>
          <w:rFonts w:cs="Arial"/>
          <w:szCs w:val="20"/>
        </w:rPr>
      </w:pPr>
    </w:p>
    <w:p w14:paraId="3060EDD6" w14:textId="77777777" w:rsidR="00DB64D3" w:rsidRPr="00B86F9F" w:rsidRDefault="00DB64D3" w:rsidP="00DB64D3">
      <w:pPr>
        <w:autoSpaceDE w:val="0"/>
        <w:autoSpaceDN w:val="0"/>
        <w:adjustRightInd w:val="0"/>
        <w:spacing w:line="240" w:lineRule="auto"/>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B64D3">
      <w:pPr>
        <w:autoSpaceDE w:val="0"/>
        <w:autoSpaceDN w:val="0"/>
        <w:adjustRightInd w:val="0"/>
        <w:spacing w:line="240" w:lineRule="auto"/>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B64D3">
      <w:pPr>
        <w:autoSpaceDE w:val="0"/>
        <w:autoSpaceDN w:val="0"/>
        <w:adjustRightInd w:val="0"/>
        <w:spacing w:line="240" w:lineRule="auto"/>
        <w:jc w:val="left"/>
        <w:rPr>
          <w:rFonts w:cs="Arial"/>
          <w:szCs w:val="20"/>
          <w:lang w:eastAsia="sl-SI"/>
        </w:rPr>
      </w:pPr>
    </w:p>
    <w:p w14:paraId="37347474" w14:textId="10ECF970" w:rsidR="00346B05" w:rsidRPr="00B86F9F" w:rsidRDefault="00DB64D3" w:rsidP="00DB64D3">
      <w:pPr>
        <w:rPr>
          <w:rFonts w:cs="Arial"/>
          <w:szCs w:val="20"/>
          <w:lang w:eastAsia="sl-SI"/>
        </w:rPr>
      </w:pPr>
      <w:r w:rsidRPr="00B86F9F">
        <w:rPr>
          <w:rFonts w:cs="Arial"/>
          <w:szCs w:val="20"/>
          <w:lang w:eastAsia="sl-SI"/>
        </w:rPr>
        <w:t>Odkupnine za razpisno dokumentacijo ni.</w:t>
      </w:r>
    </w:p>
    <w:p w14:paraId="6E29FD60" w14:textId="77777777" w:rsidR="00DB64D3" w:rsidRPr="00B86F9F" w:rsidRDefault="00DB64D3" w:rsidP="00DB64D3">
      <w:pPr>
        <w:rPr>
          <w:rFonts w:cs="Arial"/>
          <w:szCs w:val="20"/>
        </w:rPr>
      </w:pPr>
    </w:p>
    <w:p w14:paraId="3B34C9F8" w14:textId="31B17098" w:rsidR="00400A3C" w:rsidRPr="00B86F9F" w:rsidRDefault="00AF1D23" w:rsidP="005F6631">
      <w:pPr>
        <w:pStyle w:val="Naslov2"/>
        <w:numPr>
          <w:ilvl w:val="1"/>
          <w:numId w:val="12"/>
        </w:numPr>
        <w:spacing w:line="260" w:lineRule="atLeast"/>
        <w:ind w:hanging="499"/>
        <w:rPr>
          <w:rFonts w:cs="Arial"/>
          <w:szCs w:val="20"/>
        </w:rPr>
      </w:pPr>
      <w:bookmarkStart w:id="25" w:name="_Toc336851737"/>
      <w:bookmarkStart w:id="26" w:name="_Toc336851785"/>
      <w:bookmarkStart w:id="27" w:name="_Toc192229948"/>
      <w:r w:rsidRPr="00B86F9F">
        <w:rPr>
          <w:rFonts w:cs="Arial"/>
          <w:szCs w:val="20"/>
        </w:rPr>
        <w:t xml:space="preserve">Obvestila in pojasnila v zvezi z </w:t>
      </w:r>
      <w:bookmarkEnd w:id="25"/>
      <w:bookmarkEnd w:id="26"/>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7"/>
    </w:p>
    <w:p w14:paraId="7334FCDE" w14:textId="77777777" w:rsidR="006B5CB6" w:rsidRPr="00B86F9F" w:rsidRDefault="006B5CB6" w:rsidP="00A9297B">
      <w:pPr>
        <w:rPr>
          <w:rFonts w:cs="Arial"/>
          <w:szCs w:val="20"/>
        </w:rPr>
      </w:pPr>
    </w:p>
    <w:p w14:paraId="19817F9D" w14:textId="77777777" w:rsidR="00DB64D3" w:rsidRPr="00B86F9F" w:rsidRDefault="00DB64D3" w:rsidP="00DB64D3">
      <w:pPr>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B64D3">
      <w:pPr>
        <w:rPr>
          <w:rFonts w:cs="Arial"/>
          <w:szCs w:val="20"/>
        </w:rPr>
      </w:pPr>
      <w:r w:rsidRPr="00B86F9F">
        <w:rPr>
          <w:rFonts w:cs="Arial"/>
          <w:szCs w:val="20"/>
        </w:rPr>
        <w:t>izključno preko portala javnih naročil.</w:t>
      </w:r>
    </w:p>
    <w:p w14:paraId="68247DE5" w14:textId="77777777" w:rsidR="007400E7" w:rsidRPr="00B86F9F" w:rsidRDefault="007400E7" w:rsidP="00DB64D3">
      <w:pPr>
        <w:rPr>
          <w:rFonts w:cs="Arial"/>
          <w:szCs w:val="20"/>
        </w:rPr>
      </w:pPr>
    </w:p>
    <w:p w14:paraId="17C69D5E" w14:textId="1F50C384" w:rsidR="006B23E0" w:rsidRPr="00B86F9F" w:rsidRDefault="006B23E0" w:rsidP="00A9297B">
      <w:pPr>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A9297B">
      <w:pPr>
        <w:rPr>
          <w:rFonts w:cs="Arial"/>
          <w:szCs w:val="20"/>
          <w:highlight w:val="yellow"/>
        </w:rPr>
      </w:pPr>
    </w:p>
    <w:p w14:paraId="57A120B5" w14:textId="7D11B0B2" w:rsidR="00AD3120" w:rsidRPr="00B86F9F" w:rsidRDefault="00AD3120" w:rsidP="00A9297B">
      <w:pPr>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4D4EDE6C" w14:textId="77777777" w:rsidR="006B23E0" w:rsidRPr="00B86F9F" w:rsidRDefault="006B23E0" w:rsidP="00A9297B">
      <w:pPr>
        <w:rPr>
          <w:rFonts w:cs="Arial"/>
          <w:szCs w:val="20"/>
        </w:rPr>
      </w:pPr>
    </w:p>
    <w:p w14:paraId="569A57A9" w14:textId="30DA8A24" w:rsidR="000A6407" w:rsidRPr="00B86F9F" w:rsidRDefault="003E6AE1" w:rsidP="005F6631">
      <w:pPr>
        <w:pStyle w:val="Naslov2"/>
        <w:numPr>
          <w:ilvl w:val="1"/>
          <w:numId w:val="12"/>
        </w:numPr>
        <w:spacing w:line="260" w:lineRule="atLeast"/>
        <w:ind w:hanging="499"/>
        <w:rPr>
          <w:rFonts w:cs="Arial"/>
          <w:szCs w:val="20"/>
        </w:rPr>
      </w:pPr>
      <w:bookmarkStart w:id="28" w:name="_Toc192229949"/>
      <w:r w:rsidRPr="00B86F9F">
        <w:rPr>
          <w:rFonts w:cs="Arial"/>
          <w:szCs w:val="20"/>
        </w:rPr>
        <w:t>Ogled lokacije</w:t>
      </w:r>
      <w:bookmarkEnd w:id="28"/>
    </w:p>
    <w:p w14:paraId="7494DACC" w14:textId="107DDC0B" w:rsidR="00D8070B" w:rsidRPr="00B86F9F" w:rsidRDefault="00D8070B" w:rsidP="00A9297B">
      <w:pPr>
        <w:rPr>
          <w:rFonts w:cs="Arial"/>
          <w:szCs w:val="20"/>
        </w:rPr>
      </w:pPr>
    </w:p>
    <w:p w14:paraId="331957A6" w14:textId="2F41DE1D" w:rsidR="003B471B" w:rsidRPr="00B86F9F" w:rsidRDefault="003E6AE1" w:rsidP="003B471B">
      <w:pPr>
        <w:rPr>
          <w:rFonts w:cs="Arial"/>
          <w:b/>
          <w:bCs/>
          <w:szCs w:val="20"/>
        </w:rPr>
      </w:pPr>
      <w:r w:rsidRPr="00B86F9F">
        <w:rPr>
          <w:rFonts w:cs="Arial"/>
          <w:bCs/>
          <w:szCs w:val="20"/>
        </w:rPr>
        <w:t xml:space="preserve">Naročnik bo za predmetno naročilo organiziral </w:t>
      </w:r>
      <w:r w:rsidR="003B471B" w:rsidRPr="00B86F9F">
        <w:rPr>
          <w:rFonts w:cs="Arial"/>
          <w:b/>
          <w:szCs w:val="20"/>
        </w:rPr>
        <w:t>ne</w:t>
      </w:r>
      <w:r w:rsidRPr="00B86F9F">
        <w:rPr>
          <w:rFonts w:cs="Arial"/>
          <w:b/>
          <w:szCs w:val="20"/>
        </w:rPr>
        <w:t xml:space="preserve">obvezen ogled </w:t>
      </w:r>
      <w:r w:rsidR="003B471B" w:rsidRPr="00B86F9F">
        <w:rPr>
          <w:rFonts w:cs="Arial"/>
          <w:b/>
          <w:szCs w:val="20"/>
        </w:rPr>
        <w:t>prostorov</w:t>
      </w:r>
      <w:r w:rsidRPr="00B86F9F">
        <w:rPr>
          <w:rFonts w:cs="Arial"/>
          <w:b/>
          <w:szCs w:val="20"/>
        </w:rPr>
        <w:t xml:space="preserve"> </w:t>
      </w:r>
      <w:bookmarkStart w:id="29" w:name="_Hlk125358656"/>
      <w:r w:rsidR="00B92ABF" w:rsidRPr="00B86F9F">
        <w:rPr>
          <w:rFonts w:cs="Arial"/>
          <w:b/>
          <w:szCs w:val="20"/>
        </w:rPr>
        <w:t>(</w:t>
      </w:r>
      <w:r w:rsidR="006B0E04" w:rsidRPr="00B86F9F">
        <w:rPr>
          <w:rFonts w:cs="Arial"/>
          <w:b/>
          <w:bCs/>
          <w:szCs w:val="20"/>
        </w:rPr>
        <w:t>Vojkova cesta 1</w:t>
      </w:r>
      <w:r w:rsidR="00384268">
        <w:rPr>
          <w:rFonts w:cs="Arial"/>
          <w:b/>
          <w:bCs/>
          <w:szCs w:val="20"/>
        </w:rPr>
        <w:t>A</w:t>
      </w:r>
      <w:r w:rsidR="006B0E04" w:rsidRPr="00B86F9F">
        <w:rPr>
          <w:rFonts w:cs="Arial"/>
          <w:b/>
          <w:bCs/>
          <w:szCs w:val="20"/>
        </w:rPr>
        <w:t xml:space="preserve"> in 1</w:t>
      </w:r>
      <w:r w:rsidR="00384268">
        <w:rPr>
          <w:rFonts w:cs="Arial"/>
          <w:b/>
          <w:bCs/>
          <w:szCs w:val="20"/>
        </w:rPr>
        <w:t>B,</w:t>
      </w:r>
      <w:r w:rsidR="006B0E04" w:rsidRPr="00B86F9F">
        <w:rPr>
          <w:rFonts w:cs="Arial"/>
          <w:b/>
          <w:bCs/>
          <w:szCs w:val="20"/>
        </w:rPr>
        <w:t xml:space="preserve"> 1000 Ljubljana</w:t>
      </w:r>
      <w:r w:rsidRPr="00B86F9F">
        <w:rPr>
          <w:rFonts w:cs="Arial"/>
          <w:b/>
          <w:szCs w:val="20"/>
        </w:rPr>
        <w:t>)</w:t>
      </w:r>
      <w:bookmarkEnd w:id="29"/>
      <w:r w:rsidRPr="00B86F9F">
        <w:rPr>
          <w:rFonts w:cs="Arial"/>
          <w:bCs/>
          <w:szCs w:val="20"/>
        </w:rPr>
        <w:t>,</w:t>
      </w:r>
      <w:r w:rsidR="003B471B" w:rsidRPr="00B86F9F">
        <w:rPr>
          <w:rFonts w:cs="Arial"/>
          <w:szCs w:val="20"/>
        </w:rPr>
        <w:t xml:space="preserve"> s katerim bo ponudnikom omogočil seznanitev z vsemi tehničnimi lastnostmi prostorov.</w:t>
      </w:r>
    </w:p>
    <w:p w14:paraId="6E4445B5" w14:textId="77777777" w:rsidR="003B471B" w:rsidRPr="00B86F9F" w:rsidRDefault="003B471B" w:rsidP="003B471B">
      <w:pPr>
        <w:rPr>
          <w:rFonts w:cs="Arial"/>
          <w:szCs w:val="20"/>
        </w:rPr>
      </w:pPr>
    </w:p>
    <w:p w14:paraId="4C3318C1" w14:textId="77777777" w:rsidR="003B471B" w:rsidRPr="00B86F9F" w:rsidRDefault="003B471B" w:rsidP="003B471B">
      <w:pPr>
        <w:rPr>
          <w:rFonts w:cs="Arial"/>
          <w:szCs w:val="20"/>
        </w:rPr>
      </w:pPr>
      <w:r w:rsidRPr="00B86F9F">
        <w:rPr>
          <w:rFonts w:cs="Arial"/>
          <w:szCs w:val="20"/>
        </w:rPr>
        <w:t>Potencialni ponudnik v primeru interesa za ogled lokacije najpozneje pet (5) delovnih dni po objavi obvestila o javnem naročilu posreduje zahtevo preko vprašanj na Portalu javnih naročil. Naročnik bo v primeru izkazanega interesa v doglednem času na Portalu javnih naročil objavil podatke o organiziranju ogleda.</w:t>
      </w:r>
    </w:p>
    <w:p w14:paraId="5F498272" w14:textId="77777777" w:rsidR="003B471B" w:rsidRPr="00B86F9F" w:rsidRDefault="003B471B" w:rsidP="003B471B">
      <w:pPr>
        <w:rPr>
          <w:rFonts w:cs="Arial"/>
          <w:szCs w:val="20"/>
        </w:rPr>
      </w:pPr>
    </w:p>
    <w:p w14:paraId="678540B7" w14:textId="5F73DA3E" w:rsidR="00D560D8" w:rsidRPr="00B86F9F" w:rsidRDefault="003B471B" w:rsidP="003B471B">
      <w:pPr>
        <w:rPr>
          <w:rFonts w:cs="Arial"/>
          <w:szCs w:val="20"/>
        </w:rPr>
      </w:pPr>
      <w:r w:rsidRPr="00B86F9F">
        <w:rPr>
          <w:rFonts w:cs="Arial"/>
          <w:szCs w:val="20"/>
        </w:rPr>
        <w:t>Ogled lokacije je informativne narave in ni pogoj za predložitev ponudbe.</w:t>
      </w:r>
    </w:p>
    <w:p w14:paraId="5895D466" w14:textId="77777777" w:rsidR="007B1214" w:rsidRPr="00B86F9F" w:rsidRDefault="007B1214" w:rsidP="007B1214">
      <w:pPr>
        <w:spacing w:line="240" w:lineRule="auto"/>
        <w:rPr>
          <w:rFonts w:eastAsia="Times New Roman" w:cs="Arial"/>
          <w:szCs w:val="20"/>
          <w:lang w:eastAsia="sl-SI"/>
        </w:rPr>
      </w:pPr>
    </w:p>
    <w:p w14:paraId="07022553" w14:textId="77777777" w:rsidR="007B1214" w:rsidRPr="00B86F9F" w:rsidRDefault="007B1214" w:rsidP="007B1214">
      <w:pPr>
        <w:pStyle w:val="Naslov2"/>
        <w:numPr>
          <w:ilvl w:val="1"/>
          <w:numId w:val="12"/>
        </w:numPr>
        <w:spacing w:line="260" w:lineRule="atLeast"/>
        <w:ind w:hanging="499"/>
        <w:rPr>
          <w:rFonts w:cs="Arial"/>
          <w:szCs w:val="20"/>
        </w:rPr>
      </w:pPr>
      <w:bookmarkStart w:id="30" w:name="_Toc65223705"/>
      <w:bookmarkStart w:id="31" w:name="_Toc117583758"/>
      <w:bookmarkStart w:id="32" w:name="_Toc192229950"/>
      <w:r w:rsidRPr="00B86F9F">
        <w:rPr>
          <w:rFonts w:cs="Arial"/>
          <w:szCs w:val="20"/>
        </w:rPr>
        <w:t>Zeleno javno naročanje</w:t>
      </w:r>
      <w:bookmarkEnd w:id="30"/>
      <w:bookmarkEnd w:id="31"/>
      <w:bookmarkEnd w:id="32"/>
    </w:p>
    <w:p w14:paraId="785E9393" w14:textId="77777777" w:rsidR="007B1214" w:rsidRPr="00B86F9F" w:rsidRDefault="007B1214" w:rsidP="007B1214">
      <w:pPr>
        <w:rPr>
          <w:rFonts w:cs="Arial"/>
          <w:szCs w:val="20"/>
        </w:rPr>
      </w:pPr>
    </w:p>
    <w:p w14:paraId="591D550E" w14:textId="77777777" w:rsidR="008A4317" w:rsidRPr="00B86F9F" w:rsidRDefault="007B1214" w:rsidP="007B1214">
      <w:pPr>
        <w:rPr>
          <w:rFonts w:cs="Arial"/>
          <w:szCs w:val="20"/>
          <w:lang w:eastAsia="sl-SI"/>
        </w:rPr>
      </w:pPr>
      <w:r w:rsidRPr="00B86F9F">
        <w:rPr>
          <w:rFonts w:cs="Arial"/>
          <w:szCs w:val="20"/>
        </w:rPr>
        <w:t>Ponudnik</w:t>
      </w:r>
      <w:r w:rsidRPr="00B86F9F">
        <w:rPr>
          <w:rFonts w:cs="Arial"/>
          <w:bCs/>
          <w:szCs w:val="20"/>
        </w:rPr>
        <w:t xml:space="preserve"> mora predmet naročila, navedenega v dokumentaciji v zvezi z oddajo javnega naročila, izvesti tako, da bo izpolnjeval </w:t>
      </w:r>
      <w:proofErr w:type="spellStart"/>
      <w:r w:rsidRPr="00B86F9F">
        <w:rPr>
          <w:rFonts w:cs="Arial"/>
          <w:bCs/>
          <w:szCs w:val="20"/>
        </w:rPr>
        <w:t>okoljske</w:t>
      </w:r>
      <w:proofErr w:type="spellEnd"/>
      <w:r w:rsidRPr="00B86F9F">
        <w:rPr>
          <w:rFonts w:cs="Arial"/>
          <w:bCs/>
          <w:szCs w:val="20"/>
        </w:rPr>
        <w:t xml:space="preserve"> cilje skladno z Uredbo o zelenem javnem naročanju </w:t>
      </w:r>
      <w:r w:rsidR="00FF37C5" w:rsidRPr="00B86F9F">
        <w:rPr>
          <w:rFonts w:cs="Arial"/>
          <w:szCs w:val="20"/>
          <w:lang w:eastAsia="sl-SI"/>
        </w:rPr>
        <w:t xml:space="preserve">(Uradni list RS, št. 51/17, 64/19, 121/21 in 132/23; v nadaljevanju: uredba </w:t>
      </w:r>
      <w:proofErr w:type="spellStart"/>
      <w:r w:rsidR="00FF37C5" w:rsidRPr="00B86F9F">
        <w:rPr>
          <w:rFonts w:cs="Arial"/>
          <w:szCs w:val="20"/>
          <w:lang w:eastAsia="sl-SI"/>
        </w:rPr>
        <w:t>ZeJN</w:t>
      </w:r>
      <w:proofErr w:type="spellEnd"/>
      <w:r w:rsidR="00FF37C5" w:rsidRPr="00B86F9F">
        <w:rPr>
          <w:rFonts w:cs="Arial"/>
          <w:szCs w:val="20"/>
          <w:lang w:eastAsia="sl-SI"/>
        </w:rPr>
        <w:t>)</w:t>
      </w:r>
      <w:r w:rsidR="008A4317" w:rsidRPr="00B86F9F">
        <w:rPr>
          <w:rFonts w:cs="Arial"/>
          <w:szCs w:val="20"/>
          <w:lang w:eastAsia="sl-SI"/>
        </w:rPr>
        <w:t>.</w:t>
      </w:r>
    </w:p>
    <w:p w14:paraId="35DF53E7" w14:textId="77777777" w:rsidR="008A4317" w:rsidRPr="00B86F9F" w:rsidRDefault="008A4317" w:rsidP="007B1214">
      <w:pPr>
        <w:rPr>
          <w:rFonts w:cs="Arial"/>
          <w:szCs w:val="20"/>
          <w:lang w:eastAsia="sl-SI"/>
        </w:rPr>
      </w:pPr>
    </w:p>
    <w:p w14:paraId="7037A0B1" w14:textId="5E717901" w:rsidR="00754B08" w:rsidRPr="00A12FAD" w:rsidRDefault="008A4317" w:rsidP="00A9297B">
      <w:pPr>
        <w:rPr>
          <w:rFonts w:cs="Arial"/>
          <w:bCs/>
          <w:szCs w:val="20"/>
        </w:rPr>
      </w:pPr>
      <w:r w:rsidRPr="00B86F9F">
        <w:rPr>
          <w:rFonts w:cs="Arial"/>
          <w:szCs w:val="20"/>
          <w:lang w:eastAsia="sl-SI"/>
        </w:rPr>
        <w:lastRenderedPageBreak/>
        <w:t xml:space="preserve">Pri dobavi lesenih elementov mora biti izpolnjen naslednji cilj iz uredbe </w:t>
      </w:r>
      <w:proofErr w:type="spellStart"/>
      <w:r w:rsidRPr="00B86F9F">
        <w:rPr>
          <w:rFonts w:cs="Arial"/>
          <w:szCs w:val="20"/>
          <w:lang w:eastAsia="sl-SI"/>
        </w:rPr>
        <w:t>ZeJN</w:t>
      </w:r>
      <w:proofErr w:type="spellEnd"/>
      <w:r w:rsidRPr="00B86F9F">
        <w:rPr>
          <w:rFonts w:cs="Arial"/>
          <w:szCs w:val="20"/>
          <w:lang w:eastAsia="sl-SI"/>
        </w:rPr>
        <w:t xml:space="preserve">: </w:t>
      </w:r>
      <w:r w:rsidR="005845CE" w:rsidRPr="00B86F9F">
        <w:rPr>
          <w:rFonts w:cs="Arial"/>
          <w:szCs w:val="20"/>
          <w:lang w:eastAsia="sl-SI"/>
        </w:rPr>
        <w:t>delež lesa ali lesnih tvoriv v pohištvu znaša najmanj 70 % prostornine uporabljenih materialov za izdelavo pohištva</w:t>
      </w:r>
      <w:r w:rsidR="007B1214" w:rsidRPr="00B86F9F">
        <w:rPr>
          <w:rFonts w:cs="Arial"/>
          <w:bCs/>
          <w:szCs w:val="20"/>
        </w:rPr>
        <w:t>.</w:t>
      </w:r>
      <w:r w:rsidRPr="00B86F9F">
        <w:rPr>
          <w:rFonts w:cs="Arial"/>
          <w:bCs/>
          <w:szCs w:val="20"/>
        </w:rPr>
        <w:t xml:space="preserve"> Natančnejšo opredelitev predmeta tega javnega naročila določa 26. točka Priloge 1 uredbe </w:t>
      </w:r>
      <w:proofErr w:type="spellStart"/>
      <w:r w:rsidRPr="00B86F9F">
        <w:rPr>
          <w:rFonts w:cs="Arial"/>
          <w:bCs/>
          <w:szCs w:val="20"/>
        </w:rPr>
        <w:t>ZeJN</w:t>
      </w:r>
      <w:proofErr w:type="spellEnd"/>
      <w:r w:rsidRPr="00B86F9F">
        <w:rPr>
          <w:rFonts w:cs="Arial"/>
          <w:bCs/>
          <w:szCs w:val="20"/>
        </w:rPr>
        <w:t>.</w:t>
      </w:r>
      <w:r w:rsidR="00A12FAD">
        <w:rPr>
          <w:rFonts w:cs="Arial"/>
          <w:bCs/>
          <w:szCs w:val="20"/>
        </w:rPr>
        <w:t xml:space="preserve"> </w:t>
      </w:r>
      <w:r w:rsidR="00590D1A">
        <w:rPr>
          <w:rFonts w:cs="Arial"/>
          <w:szCs w:val="20"/>
        </w:rPr>
        <w:t>Pri vgradnji kuhinjskih nizov so hladilniki uvrščeni v najvišji energijski razred, dostopen na trgu.</w:t>
      </w:r>
    </w:p>
    <w:p w14:paraId="077A9E07" w14:textId="77777777" w:rsidR="008B536A" w:rsidRPr="00B86F9F" w:rsidRDefault="008B536A" w:rsidP="00A9297B">
      <w:pPr>
        <w:rPr>
          <w:rFonts w:cs="Arial"/>
          <w:szCs w:val="20"/>
        </w:rPr>
      </w:pPr>
    </w:p>
    <w:p w14:paraId="7C007641" w14:textId="7F3A0B52" w:rsidR="00400A3C" w:rsidRPr="00B86F9F" w:rsidRDefault="005E12E5" w:rsidP="00A9297B">
      <w:pPr>
        <w:pStyle w:val="Naslov1"/>
        <w:spacing w:line="260" w:lineRule="atLeast"/>
        <w:rPr>
          <w:rFonts w:cs="Arial"/>
          <w:sz w:val="20"/>
          <w:szCs w:val="20"/>
        </w:rPr>
      </w:pPr>
      <w:bookmarkStart w:id="33" w:name="_Toc336851738"/>
      <w:bookmarkStart w:id="34" w:name="_Toc336851786"/>
      <w:bookmarkStart w:id="35" w:name="_Toc192229951"/>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33"/>
      <w:bookmarkEnd w:id="34"/>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5"/>
    </w:p>
    <w:p w14:paraId="38C58484" w14:textId="77777777" w:rsidR="008E4247" w:rsidRPr="00B86F9F" w:rsidRDefault="008E4247" w:rsidP="00A9297B">
      <w:pPr>
        <w:rPr>
          <w:rFonts w:cs="Arial"/>
          <w:szCs w:val="20"/>
        </w:rPr>
      </w:pPr>
    </w:p>
    <w:p w14:paraId="0C7991E6" w14:textId="1B66FE1B" w:rsidR="00400A3C" w:rsidRPr="00B86F9F" w:rsidRDefault="001673C6" w:rsidP="00A9297B">
      <w:pPr>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64C055F2" w:rsidR="0071261A" w:rsidRPr="00B86F9F" w:rsidRDefault="007B3DA5" w:rsidP="00A9297B">
      <w:pPr>
        <w:pStyle w:val="Odstavekseznama"/>
        <w:numPr>
          <w:ilvl w:val="0"/>
          <w:numId w:val="4"/>
        </w:numPr>
        <w:rPr>
          <w:rFonts w:cs="Arial"/>
          <w:szCs w:val="20"/>
        </w:rPr>
      </w:pPr>
      <w:bookmarkStart w:id="36" w:name="_Hlk506530347"/>
      <w:r w:rsidRPr="00B86F9F">
        <w:rPr>
          <w:rFonts w:cs="Arial"/>
          <w:szCs w:val="20"/>
        </w:rPr>
        <w:t>N</w:t>
      </w:r>
      <w:r w:rsidR="00152DCE" w:rsidRPr="00B86F9F">
        <w:rPr>
          <w:rFonts w:cs="Arial"/>
          <w:szCs w:val="20"/>
        </w:rPr>
        <w:t>avodilo</w:t>
      </w:r>
      <w:r w:rsidR="00400A3C" w:rsidRPr="00B86F9F">
        <w:rPr>
          <w:rFonts w:cs="Arial"/>
          <w:szCs w:val="20"/>
        </w:rPr>
        <w:t xml:space="preserve"> </w:t>
      </w:r>
      <w:r w:rsidR="004366F9" w:rsidRPr="00B86F9F">
        <w:rPr>
          <w:rFonts w:cs="Arial"/>
          <w:szCs w:val="20"/>
        </w:rPr>
        <w:t>gospodarskim subjektom</w:t>
      </w:r>
      <w:r w:rsidR="00FE1391" w:rsidRPr="00B86F9F">
        <w:rPr>
          <w:rFonts w:cs="Arial"/>
          <w:szCs w:val="20"/>
        </w:rPr>
        <w:t xml:space="preserve"> za pripravo ponudbe</w:t>
      </w:r>
      <w:r w:rsidR="00F96E10" w:rsidRPr="00B86F9F">
        <w:rPr>
          <w:rFonts w:cs="Arial"/>
          <w:szCs w:val="20"/>
        </w:rPr>
        <w:t>;</w:t>
      </w:r>
    </w:p>
    <w:p w14:paraId="065EFB81" w14:textId="229EB27D" w:rsidR="00FA39B4" w:rsidRPr="00B86F9F" w:rsidRDefault="00FA39B4" w:rsidP="00FA39B4">
      <w:pPr>
        <w:pStyle w:val="Odstavekseznama"/>
        <w:numPr>
          <w:ilvl w:val="0"/>
          <w:numId w:val="4"/>
        </w:numPr>
        <w:rPr>
          <w:rFonts w:cs="Arial"/>
          <w:szCs w:val="20"/>
        </w:rPr>
      </w:pPr>
      <w:r w:rsidRPr="00B86F9F">
        <w:rPr>
          <w:rFonts w:cs="Arial"/>
          <w:szCs w:val="20"/>
        </w:rPr>
        <w:t>Obrazec »ESPD« v elektronski obliki (datoteka XML) - za vse gospodarske subjekte,</w:t>
      </w:r>
    </w:p>
    <w:p w14:paraId="28C07814" w14:textId="04CB746E" w:rsidR="005B48AD" w:rsidRPr="00B86F9F" w:rsidRDefault="00A6775F" w:rsidP="00FA39B4">
      <w:pPr>
        <w:pStyle w:val="Odstavekseznama"/>
        <w:numPr>
          <w:ilvl w:val="0"/>
          <w:numId w:val="4"/>
        </w:numPr>
        <w:rPr>
          <w:rFonts w:cs="Arial"/>
          <w:szCs w:val="20"/>
        </w:rPr>
      </w:pPr>
      <w:r w:rsidRPr="00B86F9F">
        <w:rPr>
          <w:rFonts w:cs="Arial"/>
          <w:szCs w:val="20"/>
        </w:rPr>
        <w:t>O</w:t>
      </w:r>
      <w:r w:rsidR="00056A7C" w:rsidRPr="00B86F9F">
        <w:rPr>
          <w:rFonts w:cs="Arial"/>
          <w:szCs w:val="20"/>
        </w:rPr>
        <w:t>b</w:t>
      </w:r>
      <w:r w:rsidR="00FD4BD6" w:rsidRPr="00B86F9F">
        <w:rPr>
          <w:rFonts w:cs="Arial"/>
          <w:szCs w:val="20"/>
        </w:rPr>
        <w:t xml:space="preserve">razec </w:t>
      </w:r>
      <w:r w:rsidR="002463DF" w:rsidRPr="00B86F9F">
        <w:rPr>
          <w:rFonts w:cs="Arial"/>
          <w:szCs w:val="20"/>
        </w:rPr>
        <w:t>»</w:t>
      </w:r>
      <w:r w:rsidR="00FD4BD6" w:rsidRPr="00B86F9F">
        <w:rPr>
          <w:rFonts w:cs="Arial"/>
          <w:szCs w:val="20"/>
        </w:rPr>
        <w:t>S</w:t>
      </w:r>
      <w:r w:rsidR="00182BED" w:rsidRPr="00B86F9F">
        <w:rPr>
          <w:rFonts w:cs="Arial"/>
          <w:szCs w:val="20"/>
        </w:rPr>
        <w:t xml:space="preserve">oglasje </w:t>
      </w:r>
      <w:r w:rsidR="00FF6CD4" w:rsidRPr="00B86F9F">
        <w:rPr>
          <w:rFonts w:cs="Arial"/>
          <w:szCs w:val="20"/>
        </w:rPr>
        <w:t>podizvajalca</w:t>
      </w:r>
      <w:r w:rsidR="005E5845" w:rsidRPr="00B86F9F">
        <w:rPr>
          <w:rFonts w:cs="Arial"/>
          <w:szCs w:val="20"/>
        </w:rPr>
        <w:t xml:space="preserve"> za neposredna plačila</w:t>
      </w:r>
      <w:r w:rsidR="002463DF" w:rsidRPr="00B86F9F">
        <w:rPr>
          <w:rFonts w:cs="Arial"/>
          <w:szCs w:val="20"/>
        </w:rPr>
        <w:t>«</w:t>
      </w:r>
      <w:r w:rsidR="00FA39B4" w:rsidRPr="00B86F9F">
        <w:rPr>
          <w:rFonts w:cs="Arial"/>
          <w:szCs w:val="20"/>
        </w:rPr>
        <w:t xml:space="preserve"> - v primeru, da ponudnik nastopa s podizvajalci in ti zahtevajo neposredna plačila;</w:t>
      </w:r>
    </w:p>
    <w:p w14:paraId="580DA546" w14:textId="4ADEDDAE" w:rsidR="00E27A9B" w:rsidRPr="00B86F9F" w:rsidRDefault="00A6775F" w:rsidP="00A9297B">
      <w:pPr>
        <w:pStyle w:val="Odstavekseznama"/>
        <w:numPr>
          <w:ilvl w:val="0"/>
          <w:numId w:val="4"/>
        </w:numPr>
        <w:rPr>
          <w:rFonts w:cs="Arial"/>
          <w:szCs w:val="20"/>
        </w:rPr>
      </w:pPr>
      <w:r w:rsidRPr="00B86F9F">
        <w:rPr>
          <w:rFonts w:cs="Arial"/>
          <w:szCs w:val="20"/>
        </w:rPr>
        <w:t>V</w:t>
      </w:r>
      <w:r w:rsidR="005F6E3F" w:rsidRPr="00B86F9F">
        <w:rPr>
          <w:rFonts w:cs="Arial"/>
          <w:szCs w:val="20"/>
        </w:rPr>
        <w:t xml:space="preserve">zorec zavarovanja </w:t>
      </w:r>
      <w:bookmarkStart w:id="37" w:name="_Hlk518039645"/>
      <w:r w:rsidR="005F6E3F" w:rsidRPr="00B86F9F">
        <w:rPr>
          <w:rFonts w:cs="Arial"/>
          <w:szCs w:val="20"/>
        </w:rPr>
        <w:t>za dobro izvedbo pogodbenih obveznosti</w:t>
      </w:r>
      <w:bookmarkEnd w:id="37"/>
      <w:r w:rsidR="00E27A9B" w:rsidRPr="00B86F9F">
        <w:rPr>
          <w:rFonts w:cs="Arial"/>
          <w:szCs w:val="20"/>
        </w:rPr>
        <w:t>;</w:t>
      </w:r>
    </w:p>
    <w:p w14:paraId="54597796" w14:textId="6559B9EF" w:rsidR="006972A7" w:rsidRPr="00B86F9F" w:rsidRDefault="00A6775F" w:rsidP="00A9297B">
      <w:pPr>
        <w:pStyle w:val="Odstavekseznama"/>
        <w:numPr>
          <w:ilvl w:val="0"/>
          <w:numId w:val="4"/>
        </w:numPr>
        <w:rPr>
          <w:rFonts w:cs="Arial"/>
          <w:szCs w:val="20"/>
        </w:rPr>
      </w:pPr>
      <w:r w:rsidRPr="00B86F9F">
        <w:rPr>
          <w:rFonts w:cs="Arial"/>
          <w:szCs w:val="20"/>
        </w:rPr>
        <w:t>V</w:t>
      </w:r>
      <w:r w:rsidR="006972A7" w:rsidRPr="00B86F9F">
        <w:rPr>
          <w:rFonts w:cs="Arial"/>
          <w:szCs w:val="20"/>
        </w:rPr>
        <w:t>zorec zavarovanja za odpravo napak v garancijski dobi;</w:t>
      </w:r>
    </w:p>
    <w:p w14:paraId="467BFB53" w14:textId="73936BB7" w:rsidR="00E7056F" w:rsidRPr="00B86F9F" w:rsidRDefault="000D3119" w:rsidP="00E7056F">
      <w:pPr>
        <w:pStyle w:val="Odstavekseznama"/>
        <w:numPr>
          <w:ilvl w:val="0"/>
          <w:numId w:val="4"/>
        </w:numPr>
        <w:rPr>
          <w:rFonts w:cs="Arial"/>
          <w:szCs w:val="20"/>
        </w:rPr>
      </w:pPr>
      <w:r w:rsidRPr="00B86F9F">
        <w:rPr>
          <w:rFonts w:cs="Arial"/>
          <w:szCs w:val="20"/>
        </w:rPr>
        <w:t>PZI</w:t>
      </w:r>
      <w:r w:rsidR="00EB5684" w:rsidRPr="00B86F9F">
        <w:rPr>
          <w:rFonts w:cs="Arial"/>
          <w:szCs w:val="20"/>
        </w:rPr>
        <w:t xml:space="preserve"> (11x tloris; 11x oprema</w:t>
      </w:r>
      <w:r w:rsidR="00874273" w:rsidRPr="00B86F9F">
        <w:rPr>
          <w:rFonts w:cs="Arial"/>
          <w:szCs w:val="20"/>
        </w:rPr>
        <w:t>)</w:t>
      </w:r>
      <w:r w:rsidRPr="00B86F9F">
        <w:rPr>
          <w:rFonts w:cs="Arial"/>
          <w:szCs w:val="20"/>
        </w:rPr>
        <w:t>;</w:t>
      </w:r>
    </w:p>
    <w:p w14:paraId="5330BC16" w14:textId="73F21A3B" w:rsidR="005619F8" w:rsidRPr="00B86F9F" w:rsidRDefault="000D3119" w:rsidP="005619F8">
      <w:pPr>
        <w:pStyle w:val="Odstavekseznama"/>
        <w:numPr>
          <w:ilvl w:val="0"/>
          <w:numId w:val="4"/>
        </w:numPr>
        <w:rPr>
          <w:rFonts w:cs="Arial"/>
          <w:szCs w:val="20"/>
        </w:rPr>
      </w:pPr>
      <w:r w:rsidRPr="00B86F9F">
        <w:rPr>
          <w:rFonts w:cs="Arial"/>
          <w:szCs w:val="20"/>
        </w:rPr>
        <w:t>Postavke naročila - s</w:t>
      </w:r>
      <w:r w:rsidR="005619F8" w:rsidRPr="00B86F9F">
        <w:rPr>
          <w:rFonts w:cs="Arial"/>
          <w:szCs w:val="20"/>
        </w:rPr>
        <w:t>eznam opreme in količine;</w:t>
      </w:r>
    </w:p>
    <w:p w14:paraId="3033ED48" w14:textId="543FA3B8" w:rsidR="00287238" w:rsidRPr="00B86F9F" w:rsidRDefault="00056A7C" w:rsidP="00A9297B">
      <w:pPr>
        <w:pStyle w:val="Odstavekseznama"/>
        <w:numPr>
          <w:ilvl w:val="0"/>
          <w:numId w:val="4"/>
        </w:numPr>
        <w:rPr>
          <w:rFonts w:cs="Arial"/>
          <w:szCs w:val="20"/>
        </w:rPr>
      </w:pPr>
      <w:r w:rsidRPr="00B86F9F">
        <w:rPr>
          <w:rFonts w:cs="Arial"/>
          <w:szCs w:val="20"/>
        </w:rPr>
        <w:t>v</w:t>
      </w:r>
      <w:r w:rsidR="00B3733C" w:rsidRPr="00B86F9F">
        <w:rPr>
          <w:rFonts w:cs="Arial"/>
          <w:szCs w:val="20"/>
        </w:rPr>
        <w:t>zorec pogodbe</w:t>
      </w:r>
      <w:r w:rsidR="00E203F2" w:rsidRPr="00B86F9F">
        <w:rPr>
          <w:rFonts w:cs="Arial"/>
          <w:szCs w:val="20"/>
        </w:rPr>
        <w:t>;</w:t>
      </w:r>
    </w:p>
    <w:p w14:paraId="72A65F2F" w14:textId="69DA09DF" w:rsidR="005F6E3F" w:rsidRPr="00B86F9F" w:rsidRDefault="005F6E3F" w:rsidP="00A9297B">
      <w:pPr>
        <w:pStyle w:val="Odstavekseznama"/>
        <w:numPr>
          <w:ilvl w:val="0"/>
          <w:numId w:val="4"/>
        </w:numPr>
        <w:rPr>
          <w:rFonts w:cs="Arial"/>
          <w:szCs w:val="20"/>
        </w:rPr>
      </w:pPr>
      <w:r w:rsidRPr="00B86F9F">
        <w:rPr>
          <w:rFonts w:cs="Arial"/>
          <w:szCs w:val="20"/>
        </w:rPr>
        <w:t>Navodila za uporabo</w:t>
      </w:r>
      <w:r w:rsidR="00B16F5B" w:rsidRPr="00B86F9F">
        <w:rPr>
          <w:rFonts w:cs="Arial"/>
          <w:szCs w:val="20"/>
        </w:rPr>
        <w:t xml:space="preserve"> </w:t>
      </w:r>
      <w:r w:rsidR="00B16F5B" w:rsidRPr="00B86F9F">
        <w:rPr>
          <w:rFonts w:cs="Arial"/>
          <w:bCs/>
          <w:szCs w:val="20"/>
        </w:rPr>
        <w:t>informacijskega sistema e-JN: PONUDNIKI</w:t>
      </w:r>
      <w:r w:rsidRPr="00B86F9F">
        <w:rPr>
          <w:rFonts w:cs="Arial"/>
          <w:szCs w:val="20"/>
        </w:rPr>
        <w:t xml:space="preserve">, objavljena na naslovu: </w:t>
      </w:r>
    </w:p>
    <w:p w14:paraId="36857340" w14:textId="27D9A693" w:rsidR="00287238" w:rsidRPr="00B86F9F" w:rsidRDefault="00A12FAD" w:rsidP="00A9297B">
      <w:pPr>
        <w:pStyle w:val="Odstavekseznama"/>
        <w:ind w:left="835"/>
        <w:rPr>
          <w:rStyle w:val="Hiperpovezava"/>
          <w:rFonts w:cs="Arial"/>
          <w:szCs w:val="20"/>
        </w:rPr>
      </w:pPr>
      <w:hyperlink r:id="rId15" w:history="1">
        <w:r w:rsidR="00B16F5B" w:rsidRPr="00B86F9F">
          <w:rPr>
            <w:rStyle w:val="Hiperpovezava"/>
            <w:rFonts w:cs="Arial"/>
            <w:szCs w:val="20"/>
          </w:rPr>
          <w:t>https://ejn.gov.si/</w:t>
        </w:r>
      </w:hyperlink>
    </w:p>
    <w:p w14:paraId="06C1973C" w14:textId="16D92A3C" w:rsidR="00094893" w:rsidRPr="00B86F9F" w:rsidRDefault="00094893" w:rsidP="00A9297B">
      <w:pPr>
        <w:rPr>
          <w:rFonts w:eastAsia="Times New Roman" w:cs="Arial"/>
          <w:bCs/>
          <w:szCs w:val="20"/>
        </w:rPr>
      </w:pPr>
    </w:p>
    <w:p w14:paraId="3C2746BD" w14:textId="25B77121" w:rsidR="002B330E" w:rsidRPr="00B86F9F" w:rsidRDefault="002B330E" w:rsidP="00A9297B">
      <w:pPr>
        <w:pStyle w:val="Naslov1"/>
        <w:spacing w:line="260" w:lineRule="atLeast"/>
        <w:rPr>
          <w:rFonts w:cs="Arial"/>
          <w:sz w:val="20"/>
          <w:szCs w:val="20"/>
        </w:rPr>
      </w:pPr>
      <w:bookmarkStart w:id="38" w:name="_Toc192229952"/>
      <w:bookmarkEnd w:id="36"/>
      <w:r w:rsidRPr="00B86F9F">
        <w:rPr>
          <w:rFonts w:cs="Arial"/>
          <w:sz w:val="20"/>
          <w:szCs w:val="20"/>
        </w:rPr>
        <w:t>UGOTAVLJANJE SPOSOBNOSTI</w:t>
      </w:r>
      <w:bookmarkEnd w:id="38"/>
    </w:p>
    <w:p w14:paraId="097BCE1E" w14:textId="0F5DADEA" w:rsidR="007F28C2" w:rsidRPr="00B86F9F" w:rsidRDefault="007F28C2" w:rsidP="00A9297B">
      <w:pPr>
        <w:rPr>
          <w:rFonts w:cs="Arial"/>
          <w:szCs w:val="20"/>
        </w:rPr>
      </w:pPr>
    </w:p>
    <w:p w14:paraId="5C62C1EB" w14:textId="77777777" w:rsidR="002472AF" w:rsidRPr="00B86F9F" w:rsidRDefault="002472AF" w:rsidP="00A9297B">
      <w:pPr>
        <w:pStyle w:val="Naslov2"/>
        <w:keepLines w:val="0"/>
        <w:spacing w:line="260" w:lineRule="atLeast"/>
        <w:ind w:left="567" w:hanging="567"/>
        <w:rPr>
          <w:rFonts w:cs="Arial"/>
          <w:szCs w:val="20"/>
        </w:rPr>
      </w:pPr>
      <w:bookmarkStart w:id="39" w:name="_Toc518638645"/>
      <w:bookmarkStart w:id="40" w:name="_Toc192229953"/>
      <w:bookmarkStart w:id="41" w:name="_Hlk515263092"/>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9"/>
      <w:bookmarkEnd w:id="40"/>
      <w:r w:rsidRPr="00B86F9F">
        <w:rPr>
          <w:rFonts w:cs="Arial"/>
          <w:szCs w:val="20"/>
        </w:rPr>
        <w:t xml:space="preserve"> </w:t>
      </w:r>
    </w:p>
    <w:bookmarkEnd w:id="41"/>
    <w:p w14:paraId="1B267D89" w14:textId="77777777" w:rsidR="002472AF" w:rsidRPr="00B86F9F" w:rsidRDefault="002472AF" w:rsidP="00A9297B">
      <w:pPr>
        <w:rPr>
          <w:rFonts w:eastAsia="Times New Roman" w:cs="Arial"/>
          <w:szCs w:val="20"/>
          <w:lang w:eastAsia="sl-SI"/>
        </w:rPr>
      </w:pPr>
    </w:p>
    <w:p w14:paraId="53B63268" w14:textId="7D114142" w:rsidR="002472AF" w:rsidRPr="00B86F9F" w:rsidRDefault="002472AF" w:rsidP="00A9297B">
      <w:pPr>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A9297B">
      <w:pPr>
        <w:rPr>
          <w:rFonts w:cs="Arial"/>
          <w:szCs w:val="20"/>
        </w:rPr>
      </w:pPr>
    </w:p>
    <w:p w14:paraId="405A0CB1" w14:textId="379C3A36" w:rsidR="00FA39B4" w:rsidRPr="00B86F9F" w:rsidRDefault="00FA39B4" w:rsidP="00FA39B4">
      <w:pPr>
        <w:rPr>
          <w:rFonts w:eastAsia="Times New Roman" w:cs="Arial"/>
          <w:szCs w:val="20"/>
        </w:rPr>
      </w:pPr>
      <w:r w:rsidRPr="00B86F9F">
        <w:rPr>
          <w:rFonts w:eastAsia="Times New Roman" w:cs="Arial"/>
          <w:szCs w:val="20"/>
        </w:rPr>
        <w:t>Ob predložitvi ponudbe bo naročnik namesto potrdil, ki jih izdajajo javni organi ali tretje osebe, v skladu z 79. členom ZJN-3 sprejel ESPD, ki vključuje posodobljeno lastno izjavo, kot predhodni dokaz v zvezi s točk</w:t>
      </w:r>
      <w:r w:rsidR="00593C47" w:rsidRPr="00B86F9F">
        <w:rPr>
          <w:rFonts w:eastAsia="Times New Roman" w:cs="Arial"/>
          <w:szCs w:val="20"/>
        </w:rPr>
        <w:t>ami</w:t>
      </w:r>
      <w:r w:rsidRPr="00B86F9F">
        <w:rPr>
          <w:rFonts w:eastAsia="Times New Roman" w:cs="Arial"/>
          <w:szCs w:val="20"/>
        </w:rPr>
        <w:t xml:space="preserve"> 10.1.1</w:t>
      </w:r>
      <w:r w:rsidR="00205964" w:rsidRPr="00B86F9F">
        <w:rPr>
          <w:rFonts w:eastAsia="Times New Roman" w:cs="Arial"/>
          <w:szCs w:val="20"/>
        </w:rPr>
        <w:t xml:space="preserve"> (Razlogi za izključitev) in</w:t>
      </w:r>
      <w:r w:rsidR="00593C47" w:rsidRPr="00B86F9F">
        <w:rPr>
          <w:rFonts w:eastAsia="Times New Roman" w:cs="Arial"/>
          <w:szCs w:val="20"/>
        </w:rPr>
        <w:t xml:space="preserve"> 10.1.2 (Tehnični pogoji oziroma sposobnosti)</w:t>
      </w:r>
      <w:r w:rsidRPr="00B86F9F">
        <w:rPr>
          <w:rFonts w:eastAsia="Times New Roman" w:cs="Arial"/>
          <w:szCs w:val="20"/>
        </w:rPr>
        <w:t>. V primeru, da ponudnik prijavi podizvajalca ali se sklicuje na zmogljivosti drugega, je potrebno tudi zanj predložiti ESPD obrazec.</w:t>
      </w:r>
    </w:p>
    <w:p w14:paraId="59A5ACC7" w14:textId="77777777" w:rsidR="00FA39B4" w:rsidRPr="00B86F9F" w:rsidRDefault="00FA39B4" w:rsidP="00FA39B4">
      <w:pPr>
        <w:rPr>
          <w:rFonts w:eastAsia="Times New Roman" w:cs="Arial"/>
          <w:szCs w:val="20"/>
        </w:rPr>
      </w:pPr>
    </w:p>
    <w:p w14:paraId="2EF5CEBD" w14:textId="682B468D" w:rsidR="00FA39B4" w:rsidRPr="00B86F9F" w:rsidRDefault="00FA39B4" w:rsidP="00FA39B4">
      <w:pPr>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A9297B">
      <w:pPr>
        <w:rPr>
          <w:rFonts w:eastAsia="Times New Roman" w:cs="Arial"/>
          <w:szCs w:val="20"/>
        </w:rPr>
      </w:pPr>
    </w:p>
    <w:p w14:paraId="21FA73F9" w14:textId="77777777" w:rsidR="00072584" w:rsidRPr="00B86F9F" w:rsidRDefault="00072584" w:rsidP="00A9297B">
      <w:pPr>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A9297B">
      <w:pPr>
        <w:rPr>
          <w:rFonts w:eastAsia="Times New Roman" w:cs="Arial"/>
          <w:szCs w:val="20"/>
        </w:rPr>
      </w:pPr>
    </w:p>
    <w:p w14:paraId="4F5B0AD1" w14:textId="405B846D" w:rsidR="00072584" w:rsidRPr="00B86F9F" w:rsidRDefault="00072584" w:rsidP="00A9297B">
      <w:pPr>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A9297B">
      <w:pPr>
        <w:rPr>
          <w:rFonts w:eastAsia="Times New Roman" w:cs="Arial"/>
          <w:szCs w:val="20"/>
        </w:rPr>
      </w:pPr>
    </w:p>
    <w:p w14:paraId="03E7A4B5" w14:textId="77777777" w:rsidR="00072584" w:rsidRPr="00B86F9F" w:rsidRDefault="00072584" w:rsidP="00A9297B">
      <w:pPr>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A9297B">
      <w:pPr>
        <w:rPr>
          <w:rFonts w:eastAsia="Times New Roman" w:cs="Arial"/>
          <w:szCs w:val="20"/>
        </w:rPr>
      </w:pPr>
    </w:p>
    <w:p w14:paraId="5112A848" w14:textId="62C0FB1C" w:rsidR="00072584" w:rsidRPr="00B86F9F" w:rsidRDefault="00072584" w:rsidP="00A9297B">
      <w:pPr>
        <w:rPr>
          <w:rFonts w:eastAsia="Times New Roman" w:cs="Arial"/>
          <w:szCs w:val="20"/>
        </w:rPr>
      </w:pPr>
      <w:r w:rsidRPr="00B86F9F">
        <w:rPr>
          <w:rFonts w:eastAsia="Times New Roman" w:cs="Arial"/>
          <w:szCs w:val="20"/>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w:t>
      </w:r>
      <w:r w:rsidRPr="00B86F9F">
        <w:rPr>
          <w:rFonts w:eastAsia="Times New Roman" w:cs="Arial"/>
          <w:szCs w:val="20"/>
        </w:rPr>
        <w:lastRenderedPageBreak/>
        <w:t>sodnim ali upravnim organom, notarjem ali pred pristojno poklicno ali trgovinsko organizacijo v matični državi te osebe ali v državi, v kateri ima ponudnik sedež.</w:t>
      </w:r>
    </w:p>
    <w:p w14:paraId="206E46A1" w14:textId="77777777" w:rsidR="00D90E27" w:rsidRPr="00B86F9F" w:rsidRDefault="00D90E27" w:rsidP="00A9297B">
      <w:pPr>
        <w:rPr>
          <w:rFonts w:eastAsia="Times New Roman" w:cs="Arial"/>
          <w:szCs w:val="20"/>
        </w:rPr>
      </w:pPr>
    </w:p>
    <w:p w14:paraId="54957C4C" w14:textId="518A4074" w:rsidR="005401AD" w:rsidRPr="00B86F9F" w:rsidRDefault="00072584" w:rsidP="005401AD">
      <w:pPr>
        <w:rPr>
          <w:rFonts w:eastAsia="Times New Roman" w:cs="Arial"/>
          <w:szCs w:val="20"/>
        </w:rPr>
      </w:pPr>
      <w:r w:rsidRPr="00B86F9F">
        <w:rPr>
          <w:rFonts w:eastAsia="Times New Roman" w:cs="Arial"/>
          <w:szCs w:val="20"/>
        </w:rPr>
        <w:t>Za skupne ponudbe in ponudbe s podizvajalci je potrebno upoštevati točki 1</w:t>
      </w:r>
      <w:r w:rsidR="00367A6C" w:rsidRPr="00B86F9F">
        <w:rPr>
          <w:rFonts w:eastAsia="Times New Roman" w:cs="Arial"/>
          <w:szCs w:val="20"/>
        </w:rPr>
        <w:t>2</w:t>
      </w:r>
      <w:r w:rsidRPr="00B86F9F">
        <w:rPr>
          <w:rFonts w:eastAsia="Times New Roman" w:cs="Arial"/>
          <w:szCs w:val="20"/>
        </w:rPr>
        <w:t>.3.1 (Skupna ponudba) in 1</w:t>
      </w:r>
      <w:r w:rsidR="00367A6C" w:rsidRPr="00B86F9F">
        <w:rPr>
          <w:rFonts w:eastAsia="Times New Roman" w:cs="Arial"/>
          <w:szCs w:val="20"/>
        </w:rPr>
        <w:t>2</w:t>
      </w:r>
      <w:r w:rsidRPr="00B86F9F">
        <w:rPr>
          <w:rFonts w:eastAsia="Times New Roman" w:cs="Arial"/>
          <w:szCs w:val="20"/>
        </w:rPr>
        <w:t xml:space="preserve">.3.2 (Ponudba s podizvajalci) </w:t>
      </w:r>
      <w:r w:rsidR="00435DD0" w:rsidRPr="00B86F9F">
        <w:rPr>
          <w:rFonts w:eastAsia="Times New Roman" w:cs="Arial"/>
          <w:szCs w:val="20"/>
        </w:rPr>
        <w:t xml:space="preserve">v </w:t>
      </w:r>
      <w:r w:rsidRPr="00B86F9F">
        <w:rPr>
          <w:rFonts w:eastAsia="Times New Roman" w:cs="Arial"/>
          <w:szCs w:val="20"/>
        </w:rPr>
        <w:t>teh navodil</w:t>
      </w:r>
      <w:r w:rsidR="00435DD0" w:rsidRPr="00B86F9F">
        <w:rPr>
          <w:rFonts w:eastAsia="Times New Roman" w:cs="Arial"/>
          <w:szCs w:val="20"/>
        </w:rPr>
        <w:t>ih.</w:t>
      </w:r>
      <w:r w:rsidR="005401AD" w:rsidRPr="00B86F9F">
        <w:rPr>
          <w:rFonts w:eastAsia="Times New Roman" w:cs="Arial"/>
          <w:szCs w:val="20"/>
        </w:rPr>
        <w:t xml:space="preserve"> Za uporabo zmogljivosti drugih subjektov je potrebno upoštevati še točko 1</w:t>
      </w:r>
      <w:r w:rsidR="00367A6C" w:rsidRPr="00B86F9F">
        <w:rPr>
          <w:rFonts w:eastAsia="Times New Roman" w:cs="Arial"/>
          <w:szCs w:val="20"/>
        </w:rPr>
        <w:t>2</w:t>
      </w:r>
      <w:r w:rsidR="005401AD" w:rsidRPr="00B86F9F">
        <w:rPr>
          <w:rFonts w:eastAsia="Times New Roman" w:cs="Arial"/>
          <w:szCs w:val="20"/>
        </w:rPr>
        <w:t>.</w:t>
      </w:r>
      <w:r w:rsidR="00230BC4" w:rsidRPr="00B86F9F">
        <w:rPr>
          <w:rFonts w:eastAsia="Times New Roman" w:cs="Arial"/>
          <w:szCs w:val="20"/>
        </w:rPr>
        <w:t>3</w:t>
      </w:r>
      <w:r w:rsidR="005401AD" w:rsidRPr="00B86F9F">
        <w:rPr>
          <w:rFonts w:eastAsia="Times New Roman" w:cs="Arial"/>
          <w:szCs w:val="20"/>
        </w:rPr>
        <w:t>.3 teh navodil.</w:t>
      </w:r>
    </w:p>
    <w:p w14:paraId="006B5EC9" w14:textId="77777777" w:rsidR="00072584" w:rsidRPr="00B86F9F" w:rsidRDefault="00072584" w:rsidP="00A9297B">
      <w:pPr>
        <w:rPr>
          <w:rFonts w:cs="Arial"/>
          <w:szCs w:val="20"/>
        </w:rPr>
      </w:pPr>
    </w:p>
    <w:p w14:paraId="339EE300" w14:textId="127787F9" w:rsidR="002472AF" w:rsidRPr="00B86F9F" w:rsidRDefault="002472AF" w:rsidP="00A9297B">
      <w:pPr>
        <w:pStyle w:val="Naslov3"/>
        <w:keepLines w:val="0"/>
        <w:spacing w:line="260" w:lineRule="atLeast"/>
        <w:rPr>
          <w:rFonts w:cs="Arial"/>
          <w:i/>
          <w:szCs w:val="20"/>
          <w:lang w:eastAsia="sl-SI"/>
        </w:rPr>
      </w:pPr>
      <w:bookmarkStart w:id="42" w:name="_Toc77661569"/>
      <w:bookmarkStart w:id="43" w:name="_Toc518638646"/>
      <w:bookmarkStart w:id="44" w:name="_Toc192229954"/>
      <w:bookmarkEnd w:id="42"/>
      <w:r w:rsidRPr="00B86F9F">
        <w:rPr>
          <w:rFonts w:cs="Arial"/>
          <w:i/>
          <w:szCs w:val="20"/>
          <w:lang w:eastAsia="sl-SI"/>
        </w:rPr>
        <w:t>Razlogi za izključitev</w:t>
      </w:r>
      <w:bookmarkEnd w:id="43"/>
      <w:bookmarkEnd w:id="44"/>
    </w:p>
    <w:p w14:paraId="71775794" w14:textId="77777777" w:rsidR="002472AF" w:rsidRPr="00B86F9F" w:rsidRDefault="002472AF" w:rsidP="00A9297B">
      <w:pPr>
        <w:rPr>
          <w:rFonts w:eastAsia="Times New Roman" w:cs="Arial"/>
          <w:szCs w:val="20"/>
          <w:lang w:eastAsia="sl-SI"/>
        </w:rPr>
      </w:pPr>
    </w:p>
    <w:p w14:paraId="6A7CAC32" w14:textId="77777777" w:rsidR="00DA0347" w:rsidRPr="00B86F9F" w:rsidRDefault="00DA0347" w:rsidP="00DA0347">
      <w:pPr>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0347">
      <w:pPr>
        <w:rPr>
          <w:rFonts w:cs="Arial"/>
          <w:szCs w:val="20"/>
        </w:rPr>
      </w:pPr>
    </w:p>
    <w:p w14:paraId="737C63B8" w14:textId="5BC81BB0" w:rsidR="00DA0347" w:rsidRPr="00B86F9F" w:rsidRDefault="001F78E1" w:rsidP="001F78E1">
      <w:pPr>
        <w:numPr>
          <w:ilvl w:val="0"/>
          <w:numId w:val="8"/>
        </w:numPr>
        <w:rPr>
          <w:rFonts w:eastAsia="Times New Roman" w:cs="Arial"/>
          <w:szCs w:val="20"/>
          <w:lang w:eastAsia="sl-SI"/>
        </w:rPr>
      </w:pPr>
      <w:bookmarkStart w:id="45"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5"/>
      <w:r w:rsidR="00E51C52" w:rsidRPr="00B86F9F">
        <w:rPr>
          <w:rFonts w:eastAsia="Times New Roman" w:cs="Arial"/>
          <w:szCs w:val="20"/>
          <w:lang w:eastAsia="sl-SI"/>
        </w:rPr>
        <w:t>,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B86F9F" w:rsidRDefault="00DA0347" w:rsidP="00DA0347">
      <w:pPr>
        <w:ind w:left="567"/>
        <w:rPr>
          <w:rFonts w:eastAsia="Times New Roman" w:cs="Arial"/>
          <w:szCs w:val="20"/>
          <w:lang w:eastAsia="sl-SI"/>
        </w:rPr>
      </w:pPr>
    </w:p>
    <w:p w14:paraId="5C2E0DD0" w14:textId="77777777" w:rsidR="00DA0347" w:rsidRPr="00B86F9F" w:rsidRDefault="00DA0347" w:rsidP="00DA0347">
      <w:pPr>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3A0BF46F" w:rsidR="00DA0347" w:rsidRPr="00B86F9F" w:rsidRDefault="00DA0347" w:rsidP="00DA0347">
      <w:pPr>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B86F9F">
        <w:rPr>
          <w:rFonts w:eastAsia="Times New Roman" w:cs="Arial"/>
          <w:bCs/>
          <w:szCs w:val="20"/>
          <w:lang w:eastAsia="sl-SI"/>
        </w:rPr>
        <w:t>samočiščenje</w:t>
      </w:r>
      <w:proofErr w:type="spellEnd"/>
      <w:r w:rsidR="007D40B9" w:rsidRPr="00B86F9F">
        <w:rPr>
          <w:rFonts w:eastAsia="Times New Roman" w:cs="Arial"/>
          <w:bCs/>
          <w:szCs w:val="20"/>
          <w:lang w:eastAsia="sl-SI"/>
        </w:rPr>
        <w:t>")?« v polje »Prosimo opišite jih*« napišete kršitve in ukrepe, s katerimi lahko dokažete svojo zanesljivost kljub obstoju razlogov za izključitev.</w:t>
      </w:r>
    </w:p>
    <w:p w14:paraId="34812A69" w14:textId="1C21E71D" w:rsidR="0071338E" w:rsidRPr="00B86F9F" w:rsidRDefault="0071338E" w:rsidP="00DA0347">
      <w:pPr>
        <w:ind w:left="567"/>
        <w:rPr>
          <w:rFonts w:eastAsia="Times New Roman" w:cs="Arial"/>
          <w:bCs/>
          <w:szCs w:val="20"/>
          <w:lang w:eastAsia="sl-SI"/>
        </w:rPr>
      </w:pPr>
      <w:r w:rsidRPr="00B86F9F">
        <w:rPr>
          <w:rFonts w:eastAsia="Times New Roman" w:cs="Arial"/>
          <w:bCs/>
          <w:szCs w:val="20"/>
          <w:lang w:eastAsia="sl-SI"/>
        </w:rPr>
        <w:t>in</w:t>
      </w:r>
    </w:p>
    <w:p w14:paraId="597D8ADE" w14:textId="6F32DFA1" w:rsidR="0071338E" w:rsidRPr="00B86F9F" w:rsidRDefault="0071338E" w:rsidP="0071338E">
      <w:pPr>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0454057" w14:textId="77777777" w:rsidR="0071338E" w:rsidRPr="00B86F9F" w:rsidRDefault="0071338E" w:rsidP="0071338E">
      <w:pPr>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71338E">
      <w:pPr>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0347">
      <w:pPr>
        <w:ind w:left="567"/>
        <w:rPr>
          <w:rFonts w:eastAsia="Times New Roman" w:cs="Arial"/>
          <w:b/>
          <w:szCs w:val="20"/>
          <w:lang w:eastAsia="sl-SI"/>
        </w:rPr>
      </w:pPr>
    </w:p>
    <w:p w14:paraId="125E8988" w14:textId="77777777"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4A423B">
      <w:pPr>
        <w:ind w:left="567"/>
        <w:rPr>
          <w:rFonts w:eastAsia="Times New Roman" w:cs="Arial"/>
          <w:szCs w:val="20"/>
          <w:lang w:eastAsia="sl-SI"/>
        </w:rPr>
      </w:pPr>
    </w:p>
    <w:p w14:paraId="4E9D785C" w14:textId="77777777"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w:t>
      </w:r>
      <w:r w:rsidRPr="00B86F9F">
        <w:rPr>
          <w:rFonts w:eastAsia="Times New Roman" w:cs="Arial"/>
          <w:szCs w:val="20"/>
          <w:lang w:eastAsia="sl-SI"/>
        </w:rPr>
        <w:lastRenderedPageBreak/>
        <w:t>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4A423B">
      <w:pPr>
        <w:ind w:left="567"/>
        <w:rPr>
          <w:rFonts w:eastAsia="Times New Roman" w:cs="Arial"/>
          <w:szCs w:val="20"/>
          <w:lang w:eastAsia="sl-SI"/>
        </w:rPr>
      </w:pPr>
    </w:p>
    <w:p w14:paraId="6954207A" w14:textId="77777777"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86F9F">
        <w:rPr>
          <w:rFonts w:eastAsia="Times New Roman" w:cs="Arial"/>
          <w:szCs w:val="20"/>
          <w:lang w:eastAsia="sl-SI"/>
        </w:rPr>
        <w:t>predkvalifikacijski</w:t>
      </w:r>
      <w:proofErr w:type="spellEnd"/>
      <w:r w:rsidRPr="00B86F9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096CE1">
      <w:pPr>
        <w:rPr>
          <w:rFonts w:eastAsia="Times New Roman" w:cs="Arial"/>
          <w:szCs w:val="20"/>
          <w:highlight w:val="yellow"/>
          <w:lang w:eastAsia="sl-SI"/>
        </w:rPr>
      </w:pPr>
    </w:p>
    <w:p w14:paraId="786054EB" w14:textId="6904659B" w:rsidR="00B45D96" w:rsidRPr="00B86F9F" w:rsidRDefault="005B1210" w:rsidP="00B45D96">
      <w:pPr>
        <w:pStyle w:val="Odstavekseznama"/>
        <w:numPr>
          <w:ilvl w:val="0"/>
          <w:numId w:val="8"/>
        </w:numPr>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0347">
      <w:pPr>
        <w:ind w:left="567"/>
        <w:rPr>
          <w:rFonts w:eastAsia="Times New Roman" w:cs="Arial"/>
          <w:szCs w:val="20"/>
          <w:lang w:eastAsia="sl-SI"/>
        </w:rPr>
      </w:pPr>
    </w:p>
    <w:p w14:paraId="5DE62512" w14:textId="77777777" w:rsidR="00DA0347" w:rsidRPr="00B86F9F" w:rsidRDefault="00DA0347" w:rsidP="00DA0347">
      <w:pPr>
        <w:ind w:left="567"/>
        <w:rPr>
          <w:rFonts w:eastAsia="Times New Roman" w:cs="Arial"/>
          <w:b/>
          <w:szCs w:val="20"/>
          <w:lang w:eastAsia="sl-SI"/>
        </w:rPr>
      </w:pPr>
      <w:bookmarkStart w:id="46" w:name="_Hlk503876282"/>
      <w:r w:rsidRPr="00B86F9F">
        <w:rPr>
          <w:rFonts w:eastAsia="Times New Roman" w:cs="Arial"/>
          <w:b/>
          <w:szCs w:val="20"/>
          <w:lang w:eastAsia="sl-SI"/>
        </w:rPr>
        <w:t>DOKAZILO:</w:t>
      </w:r>
    </w:p>
    <w:p w14:paraId="6128FF53" w14:textId="77777777" w:rsidR="00DA0347" w:rsidRPr="00B86F9F" w:rsidRDefault="00DA0347" w:rsidP="00DA0347">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6"/>
    <w:p w14:paraId="7CD8008B" w14:textId="77777777" w:rsidR="00DA0347" w:rsidRPr="00B86F9F" w:rsidRDefault="00DA0347" w:rsidP="00DA0347">
      <w:pPr>
        <w:ind w:left="567"/>
        <w:rPr>
          <w:rFonts w:eastAsia="Times New Roman" w:cs="Arial"/>
          <w:szCs w:val="20"/>
          <w:lang w:eastAsia="sl-SI"/>
        </w:rPr>
      </w:pPr>
    </w:p>
    <w:p w14:paraId="7B99BB85" w14:textId="77777777" w:rsidR="00887855" w:rsidRPr="00B86F9F" w:rsidRDefault="00887855" w:rsidP="00887855">
      <w:pPr>
        <w:numPr>
          <w:ilvl w:val="0"/>
          <w:numId w:val="8"/>
        </w:numPr>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B86F9F" w:rsidRDefault="00DA0347" w:rsidP="00DA0347">
      <w:pPr>
        <w:ind w:left="567"/>
        <w:rPr>
          <w:rFonts w:eastAsia="Times New Roman" w:cs="Arial"/>
          <w:szCs w:val="20"/>
          <w:lang w:eastAsia="sl-SI"/>
        </w:rPr>
      </w:pPr>
    </w:p>
    <w:p w14:paraId="11B5F15B" w14:textId="77777777" w:rsidR="00DA0347" w:rsidRPr="00B86F9F" w:rsidRDefault="00DA0347" w:rsidP="00DA0347">
      <w:pPr>
        <w:ind w:left="567"/>
        <w:rPr>
          <w:rFonts w:eastAsia="Times New Roman" w:cs="Arial"/>
          <w:b/>
          <w:szCs w:val="20"/>
          <w:lang w:eastAsia="sl-SI"/>
        </w:rPr>
      </w:pPr>
      <w:r w:rsidRPr="00B86F9F">
        <w:rPr>
          <w:rFonts w:eastAsia="Times New Roman" w:cs="Arial"/>
          <w:b/>
          <w:szCs w:val="20"/>
          <w:lang w:eastAsia="sl-SI"/>
        </w:rPr>
        <w:t>DOKAZILO:</w:t>
      </w:r>
    </w:p>
    <w:p w14:paraId="0BF8F96B" w14:textId="77777777" w:rsidR="00DA0347" w:rsidRPr="00B86F9F" w:rsidRDefault="00DA0347" w:rsidP="00DA0347">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0347">
      <w:pPr>
        <w:ind w:left="567"/>
        <w:rPr>
          <w:rFonts w:eastAsia="Times New Roman" w:cs="Arial"/>
          <w:szCs w:val="20"/>
          <w:lang w:eastAsia="sl-SI"/>
        </w:rPr>
      </w:pPr>
    </w:p>
    <w:p w14:paraId="0DA22968" w14:textId="30E686D5" w:rsidR="00E21ABF" w:rsidRPr="00B86F9F" w:rsidRDefault="00E21ABF" w:rsidP="00E21ABF">
      <w:pPr>
        <w:pStyle w:val="Odstavekseznama"/>
        <w:numPr>
          <w:ilvl w:val="0"/>
          <w:numId w:val="8"/>
        </w:numPr>
        <w:tabs>
          <w:tab w:val="clear" w:pos="510"/>
        </w:tabs>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E21ABF">
      <w:pPr>
        <w:pStyle w:val="Odstavekseznama"/>
        <w:ind w:left="0"/>
        <w:rPr>
          <w:rFonts w:cs="Arial"/>
          <w:szCs w:val="20"/>
        </w:rPr>
      </w:pPr>
    </w:p>
    <w:p w14:paraId="2BC48066" w14:textId="77777777" w:rsidR="00E21ABF" w:rsidRPr="00B86F9F" w:rsidRDefault="00E21ABF" w:rsidP="00EE0754">
      <w:pPr>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0347">
      <w:pPr>
        <w:ind w:left="567"/>
        <w:rPr>
          <w:rFonts w:eastAsia="Times New Roman" w:cs="Arial"/>
          <w:szCs w:val="20"/>
          <w:highlight w:val="yellow"/>
          <w:lang w:eastAsia="sl-SI"/>
        </w:rPr>
      </w:pPr>
    </w:p>
    <w:p w14:paraId="3E34447D" w14:textId="77777777" w:rsidR="00F22F7A" w:rsidRPr="00B86F9F" w:rsidRDefault="00F22F7A" w:rsidP="00F22F7A">
      <w:pPr>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F22F7A">
      <w:pPr>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F22F7A">
      <w:pPr>
        <w:ind w:left="567"/>
        <w:rPr>
          <w:rFonts w:eastAsia="Times New Roman" w:cs="Arial"/>
          <w:szCs w:val="20"/>
          <w:lang w:eastAsia="sl-SI"/>
        </w:rPr>
      </w:pPr>
    </w:p>
    <w:p w14:paraId="76F35C30" w14:textId="77777777" w:rsidR="00DA0347" w:rsidRPr="00B86F9F" w:rsidRDefault="00DA0347" w:rsidP="00DA0347">
      <w:pPr>
        <w:pStyle w:val="Odstavekseznama"/>
        <w:numPr>
          <w:ilvl w:val="0"/>
          <w:numId w:val="8"/>
        </w:numPr>
        <w:rPr>
          <w:rFonts w:eastAsia="Times New Roman" w:cs="Arial"/>
          <w:szCs w:val="20"/>
          <w:lang w:eastAsia="sl-SI"/>
        </w:rPr>
      </w:pPr>
      <w:r w:rsidRPr="00B86F9F">
        <w:rPr>
          <w:rFonts w:cs="Arial"/>
          <w:szCs w:val="20"/>
        </w:rPr>
        <w:t xml:space="preserve">na podlagi </w:t>
      </w:r>
      <w:r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B86F9F">
        <w:rPr>
          <w:rFonts w:cs="Arial"/>
          <w:szCs w:val="20"/>
        </w:rPr>
        <w:t xml:space="preserve"> če pri preverjanju ugotovi, da je ponudnik:</w:t>
      </w:r>
    </w:p>
    <w:p w14:paraId="7124928C"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lastRenderedPageBreak/>
        <w:t>pravna oseba, subjekt ali organ, katerih več kot 50-odstotni delež je v neposredni ali posredni lasti subjekta iz prejšnje alineje, ali</w:t>
      </w:r>
    </w:p>
    <w:p w14:paraId="44A00EC4"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0347">
      <w:pPr>
        <w:pStyle w:val="xmsonormal"/>
        <w:jc w:val="both"/>
        <w:rPr>
          <w:rFonts w:ascii="Arial" w:hAnsi="Arial" w:cs="Arial"/>
          <w:sz w:val="20"/>
          <w:szCs w:val="20"/>
        </w:rPr>
      </w:pPr>
      <w:r w:rsidRPr="00B86F9F">
        <w:rPr>
          <w:rFonts w:ascii="Arial" w:hAnsi="Arial" w:cs="Arial"/>
          <w:sz w:val="20"/>
          <w:szCs w:val="20"/>
        </w:rPr>
        <w:t> </w:t>
      </w:r>
    </w:p>
    <w:p w14:paraId="60B9D0CD" w14:textId="15D78BAD" w:rsidR="00754B08" w:rsidRPr="00B86F9F" w:rsidRDefault="00DA0347" w:rsidP="003E43ED">
      <w:pPr>
        <w:pStyle w:val="xmsonormal"/>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558ABB6F" w14:textId="77777777" w:rsidR="00DA0347" w:rsidRPr="00B86F9F" w:rsidRDefault="00DA0347" w:rsidP="00DA0347">
      <w:pPr>
        <w:rPr>
          <w:rFonts w:eastAsia="Times New Roman" w:cs="Arial"/>
          <w:szCs w:val="20"/>
          <w:highlight w:val="yellow"/>
          <w:lang w:eastAsia="sl-SI"/>
        </w:rPr>
      </w:pPr>
    </w:p>
    <w:p w14:paraId="190E65F7" w14:textId="77777777" w:rsidR="003E43ED" w:rsidRPr="00B86F9F" w:rsidRDefault="003E43ED" w:rsidP="003E43ED">
      <w:pPr>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3E43ED">
      <w:pPr>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205964">
      <w:pPr>
        <w:spacing w:line="240" w:lineRule="auto"/>
        <w:rPr>
          <w:rFonts w:eastAsia="Times New Roman" w:cs="Arial"/>
          <w:szCs w:val="20"/>
        </w:rPr>
      </w:pPr>
    </w:p>
    <w:p w14:paraId="72AC85B6" w14:textId="01821295" w:rsidR="00205964" w:rsidRPr="00B86F9F" w:rsidRDefault="00205964" w:rsidP="00205964">
      <w:pPr>
        <w:spacing w:line="240" w:lineRule="auto"/>
        <w:rPr>
          <w:rFonts w:eastAsia="Times New Roman" w:cs="Arial"/>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gospodarski subjekt, če se izkaže, da je pred ali med postopkom javnega naročanja ta subjekt v položaju iz točke 10.1.</w:t>
      </w:r>
      <w:r w:rsidR="000F332F" w:rsidRPr="00E30F80">
        <w:rPr>
          <w:rFonts w:eastAsia="Times New Roman" w:cs="Arial"/>
          <w:szCs w:val="20"/>
        </w:rPr>
        <w:t>1.</w:t>
      </w:r>
      <w:r w:rsidRPr="00E30F80">
        <w:rPr>
          <w:rFonts w:eastAsia="Times New Roman" w:cs="Arial"/>
          <w:szCs w:val="20"/>
        </w:rPr>
        <w:t>5 teh navodil.</w:t>
      </w:r>
    </w:p>
    <w:p w14:paraId="7EFC76FA" w14:textId="77777777" w:rsidR="00205964" w:rsidRPr="00B86F9F" w:rsidRDefault="00205964" w:rsidP="00205964">
      <w:pPr>
        <w:spacing w:line="240" w:lineRule="auto"/>
        <w:rPr>
          <w:rFonts w:eastAsia="Times New Roman" w:cs="Arial"/>
          <w:szCs w:val="20"/>
        </w:rPr>
      </w:pPr>
    </w:p>
    <w:p w14:paraId="155E2923" w14:textId="77777777" w:rsidR="00CB6A82" w:rsidRPr="00B86F9F" w:rsidRDefault="00CB6A82" w:rsidP="00CB6A82">
      <w:pPr>
        <w:keepNext/>
        <w:keepLines/>
        <w:numPr>
          <w:ilvl w:val="2"/>
          <w:numId w:val="2"/>
        </w:numPr>
        <w:outlineLvl w:val="2"/>
        <w:rPr>
          <w:rFonts w:eastAsia="Times New Roman" w:cs="Arial"/>
          <w:b/>
          <w:bCs/>
          <w:i/>
          <w:iCs/>
          <w:szCs w:val="20"/>
        </w:rPr>
      </w:pPr>
      <w:bookmarkStart w:id="47" w:name="_Toc74041129"/>
      <w:bookmarkStart w:id="48" w:name="_Toc192229955"/>
      <w:bookmarkStart w:id="49" w:name="_Hlk74029673"/>
      <w:r w:rsidRPr="00B86F9F">
        <w:rPr>
          <w:rFonts w:eastAsia="Times New Roman" w:cs="Arial"/>
          <w:b/>
          <w:bCs/>
          <w:i/>
          <w:iCs/>
          <w:szCs w:val="20"/>
        </w:rPr>
        <w:t>Tehnični pogoji oziroma sposobnost</w:t>
      </w:r>
      <w:bookmarkEnd w:id="47"/>
      <w:bookmarkEnd w:id="48"/>
    </w:p>
    <w:bookmarkEnd w:id="49"/>
    <w:p w14:paraId="585CD7F0" w14:textId="77777777" w:rsidR="00CB6A82" w:rsidRPr="00B86F9F" w:rsidRDefault="00CB6A82" w:rsidP="00CB6A82">
      <w:pPr>
        <w:spacing w:line="276" w:lineRule="auto"/>
        <w:ind w:left="510"/>
        <w:rPr>
          <w:rFonts w:eastAsia="Times New Roman" w:cs="Arial"/>
          <w:szCs w:val="20"/>
          <w:lang w:eastAsia="sl-SI"/>
        </w:rPr>
      </w:pPr>
    </w:p>
    <w:p w14:paraId="741DB874" w14:textId="68F7DA20" w:rsidR="008578A2" w:rsidRPr="00B86F9F" w:rsidRDefault="008578A2" w:rsidP="008578A2">
      <w:pPr>
        <w:autoSpaceDE w:val="0"/>
        <w:autoSpaceDN w:val="0"/>
        <w:adjustRightInd w:val="0"/>
        <w:spacing w:line="276" w:lineRule="auto"/>
        <w:rPr>
          <w:rFonts w:eastAsiaTheme="minorHAnsi" w:cs="Arial"/>
          <w:szCs w:val="20"/>
        </w:rPr>
      </w:pPr>
      <w:r w:rsidRPr="00B86F9F">
        <w:rPr>
          <w:rFonts w:eastAsiaTheme="minorHAnsi" w:cs="Arial"/>
          <w:szCs w:val="20"/>
        </w:rPr>
        <w:t xml:space="preserve">Ponudnik je v zadnjih petih letih, šteto od dneva objave obvestila o tem naročilu na portalu javnih naročil, uspešno (kakovostno, v dogovorjenih rokih in v skladu s pogodbenimi obveznostmi) izvedel vsaj </w:t>
      </w:r>
      <w:r w:rsidR="002E30EF" w:rsidRPr="00B86F9F">
        <w:rPr>
          <w:rFonts w:eastAsiaTheme="minorHAnsi" w:cs="Arial"/>
          <w:szCs w:val="20"/>
        </w:rPr>
        <w:t>2 (</w:t>
      </w:r>
      <w:r w:rsidRPr="00B86F9F">
        <w:rPr>
          <w:rFonts w:eastAsiaTheme="minorHAnsi" w:cs="Arial"/>
          <w:szCs w:val="20"/>
        </w:rPr>
        <w:t>dva</w:t>
      </w:r>
      <w:r w:rsidR="002E30EF" w:rsidRPr="00B86F9F">
        <w:rPr>
          <w:rFonts w:eastAsiaTheme="minorHAnsi" w:cs="Arial"/>
          <w:szCs w:val="20"/>
        </w:rPr>
        <w:t>)</w:t>
      </w:r>
      <w:r w:rsidRPr="00B86F9F">
        <w:rPr>
          <w:rFonts w:eastAsiaTheme="minorHAnsi" w:cs="Arial"/>
          <w:szCs w:val="20"/>
        </w:rPr>
        <w:t xml:space="preserve"> referenčna projekta, v katerih je dobavil in montiral pohištvo, primerljivo s pohištvom, navedenim v popisih, v vrednosti vsakega posameznega projekta vsaj 80.000,00 EUR z DDV.</w:t>
      </w:r>
    </w:p>
    <w:p w14:paraId="79FE0C2C" w14:textId="2225F35D" w:rsidR="00390A11" w:rsidRPr="00B86F9F" w:rsidRDefault="00390A11" w:rsidP="008578A2">
      <w:pPr>
        <w:autoSpaceDE w:val="0"/>
        <w:autoSpaceDN w:val="0"/>
        <w:adjustRightInd w:val="0"/>
        <w:spacing w:line="276" w:lineRule="auto"/>
        <w:rPr>
          <w:rFonts w:eastAsiaTheme="minorHAnsi" w:cs="Arial"/>
          <w:szCs w:val="20"/>
        </w:rPr>
      </w:pPr>
    </w:p>
    <w:p w14:paraId="0DB229C4" w14:textId="77777777" w:rsidR="00390A11" w:rsidRPr="00B86F9F" w:rsidRDefault="00390A11" w:rsidP="00390A11">
      <w:pPr>
        <w:spacing w:line="240" w:lineRule="auto"/>
        <w:rPr>
          <w:rFonts w:eastAsia="Times New Roman" w:cs="Arial"/>
          <w:szCs w:val="20"/>
        </w:rPr>
      </w:pPr>
      <w:r w:rsidRPr="00B86F9F">
        <w:rPr>
          <w:rFonts w:eastAsia="Times New Roman" w:cs="Arial"/>
          <w:szCs w:val="20"/>
        </w:rPr>
        <w:t>Ponudnik ne more biti hkrati referenčni naročnik sam sebi ali svojim podizvajalcem, kar pomeni, da v obrazcu »</w:t>
      </w:r>
      <w:bookmarkStart w:id="50" w:name="_Hlk531336588"/>
      <w:r w:rsidRPr="00B86F9F">
        <w:rPr>
          <w:rFonts w:eastAsia="Times New Roman" w:cs="Arial"/>
          <w:szCs w:val="20"/>
        </w:rPr>
        <w:t>ESPD</w:t>
      </w:r>
      <w:bookmarkEnd w:id="50"/>
      <w:r w:rsidRPr="00B86F9F">
        <w:rPr>
          <w:rFonts w:eastAsia="Times New Roman" w:cs="Arial"/>
          <w:szCs w:val="20"/>
        </w:rPr>
        <w:t>« v polje »Prejemniki«, kjer se vpiše referenčni naročnik, ponudnik ne sme vpisati samega sebe.</w:t>
      </w:r>
    </w:p>
    <w:p w14:paraId="06F90E50" w14:textId="77777777" w:rsidR="00390A11" w:rsidRPr="00B86F9F" w:rsidRDefault="00390A11" w:rsidP="00390A11">
      <w:pPr>
        <w:spacing w:line="276" w:lineRule="auto"/>
        <w:rPr>
          <w:rFonts w:cs="Arial"/>
          <w:b/>
          <w:szCs w:val="20"/>
          <w:lang w:eastAsia="sl-SI"/>
        </w:rPr>
      </w:pPr>
    </w:p>
    <w:p w14:paraId="1BA6B8D4" w14:textId="5C901979" w:rsidR="00390A11" w:rsidRPr="00B86F9F" w:rsidRDefault="00390A11" w:rsidP="00390A11">
      <w:pPr>
        <w:spacing w:line="276" w:lineRule="auto"/>
        <w:rPr>
          <w:rFonts w:cs="Arial"/>
          <w:bCs/>
          <w:szCs w:val="20"/>
          <w:lang w:eastAsia="sl-SI"/>
        </w:rPr>
      </w:pPr>
      <w:r w:rsidRPr="00B86F9F">
        <w:rPr>
          <w:rFonts w:cs="Arial"/>
          <w:bCs/>
          <w:szCs w:val="20"/>
          <w:lang w:eastAsia="sl-SI"/>
        </w:rPr>
        <w:t>Naročnik bo upošteval izključno zaključen</w:t>
      </w:r>
      <w:r w:rsidR="00CF5DCD" w:rsidRPr="00B86F9F">
        <w:rPr>
          <w:rFonts w:cs="Arial"/>
          <w:bCs/>
          <w:szCs w:val="20"/>
          <w:lang w:eastAsia="sl-SI"/>
        </w:rPr>
        <w:t>e dobave in montaže</w:t>
      </w:r>
      <w:r w:rsidRPr="00B86F9F">
        <w:rPr>
          <w:rFonts w:cs="Arial"/>
          <w:bCs/>
          <w:szCs w:val="20"/>
          <w:lang w:eastAsia="sl-SI"/>
        </w:rPr>
        <w:t xml:space="preserve"> po pogodbi. Zaključenost projekta pomeni končanje del po pogodbi z uspešno izvedeno primopredajo za referenčni projekt.</w:t>
      </w:r>
    </w:p>
    <w:p w14:paraId="660D6578" w14:textId="77777777" w:rsidR="00390A11" w:rsidRPr="00B86F9F" w:rsidRDefault="00390A11" w:rsidP="00390A11">
      <w:pPr>
        <w:spacing w:line="276" w:lineRule="auto"/>
        <w:rPr>
          <w:rFonts w:cs="Arial"/>
          <w:bCs/>
          <w:szCs w:val="20"/>
          <w:lang w:eastAsia="sl-SI"/>
        </w:rPr>
      </w:pPr>
    </w:p>
    <w:p w14:paraId="2AFA9F3C" w14:textId="6BD50751" w:rsidR="00390A11" w:rsidRPr="00B86F9F" w:rsidRDefault="00390A11" w:rsidP="00390A11">
      <w:pPr>
        <w:spacing w:line="276" w:lineRule="auto"/>
        <w:rPr>
          <w:rFonts w:cs="Arial"/>
          <w:bCs/>
          <w:szCs w:val="20"/>
          <w:lang w:eastAsia="sl-SI"/>
        </w:rPr>
      </w:pPr>
      <w:r w:rsidRPr="00B86F9F">
        <w:rPr>
          <w:rFonts w:cs="Arial"/>
          <w:bCs/>
          <w:szCs w:val="20"/>
          <w:lang w:eastAsia="sl-SI"/>
        </w:rPr>
        <w:t>Referenčni projekt pomeni projekt, v katerem je ponudnik uspešno</w:t>
      </w:r>
      <w:r w:rsidR="004D0417">
        <w:rPr>
          <w:rFonts w:cs="Arial"/>
          <w:bCs/>
          <w:szCs w:val="20"/>
          <w:lang w:eastAsia="sl-SI"/>
        </w:rPr>
        <w:t xml:space="preserve"> </w:t>
      </w:r>
      <w:r w:rsidR="00D41310">
        <w:rPr>
          <w:rFonts w:cs="Arial"/>
          <w:bCs/>
          <w:szCs w:val="20"/>
          <w:lang w:eastAsia="sl-SI"/>
        </w:rPr>
        <w:t>dobavil istovrstno opremo</w:t>
      </w:r>
      <w:r w:rsidRPr="00B86F9F">
        <w:rPr>
          <w:rFonts w:cs="Arial"/>
          <w:bCs/>
          <w:szCs w:val="20"/>
          <w:lang w:eastAsia="sl-SI"/>
        </w:rPr>
        <w:t xml:space="preserve">, kot </w:t>
      </w:r>
      <w:r w:rsidR="00D41310">
        <w:rPr>
          <w:rFonts w:cs="Arial"/>
          <w:bCs/>
          <w:szCs w:val="20"/>
          <w:lang w:eastAsia="sl-SI"/>
        </w:rPr>
        <w:t>je</w:t>
      </w:r>
      <w:r w:rsidRPr="00B86F9F">
        <w:rPr>
          <w:rFonts w:cs="Arial"/>
          <w:bCs/>
          <w:szCs w:val="20"/>
          <w:lang w:eastAsia="sl-SI"/>
        </w:rPr>
        <w:t xml:space="preserve"> razpisana v okviru tega naročila.</w:t>
      </w:r>
    </w:p>
    <w:p w14:paraId="6BBB9730" w14:textId="77777777" w:rsidR="00390A11" w:rsidRPr="00B86F9F" w:rsidRDefault="00390A11" w:rsidP="00390A11">
      <w:pPr>
        <w:spacing w:line="276" w:lineRule="auto"/>
        <w:rPr>
          <w:rFonts w:cs="Arial"/>
          <w:bCs/>
          <w:szCs w:val="20"/>
          <w:lang w:eastAsia="sl-SI"/>
        </w:rPr>
      </w:pPr>
    </w:p>
    <w:p w14:paraId="16A3F6D7" w14:textId="77777777" w:rsidR="00390A11" w:rsidRPr="00B86F9F" w:rsidRDefault="00390A11" w:rsidP="00390A11">
      <w:pPr>
        <w:spacing w:line="276" w:lineRule="auto"/>
        <w:rPr>
          <w:rFonts w:cs="Arial"/>
          <w:bCs/>
          <w:szCs w:val="20"/>
          <w:lang w:eastAsia="sl-SI"/>
        </w:rPr>
      </w:pPr>
      <w:r w:rsidRPr="00B86F9F">
        <w:rPr>
          <w:rFonts w:cs="Arial"/>
          <w:bCs/>
          <w:szCs w:val="20"/>
          <w:lang w:eastAsia="sl-SI"/>
        </w:rPr>
        <w:t>Notranje pohištvo vključuje notranje pohištvo za poslovne namene na objektih klasifikacij CC-SI 122, 123 ali 126. Vključuje vse prosto stoječe ali vgradne pohištvene elemente, ki se uporabljajo za shranjevanje, obešanje, sedenje, delo. Vendar ne vključuje gradbenih proizvodov (na primer stopnice, stene, ornamenti, plošče), sanitarne opreme, preprog, tkanin, pisarniškega materiala in drugih proizvodov, katerih osnovni namen ni uporaba kot pohištvo.</w:t>
      </w:r>
    </w:p>
    <w:p w14:paraId="2B4146E3" w14:textId="77777777" w:rsidR="00390A11" w:rsidRPr="00B86F9F" w:rsidRDefault="00390A11" w:rsidP="00390A11">
      <w:pPr>
        <w:spacing w:line="276" w:lineRule="auto"/>
        <w:rPr>
          <w:rFonts w:cs="Arial"/>
          <w:bCs/>
          <w:szCs w:val="20"/>
          <w:lang w:eastAsia="sl-SI"/>
        </w:rPr>
      </w:pPr>
    </w:p>
    <w:p w14:paraId="24F60889" w14:textId="4CAE6FCC" w:rsidR="00390A11" w:rsidRPr="00B86F9F" w:rsidRDefault="00390A11" w:rsidP="00390A11">
      <w:pPr>
        <w:spacing w:line="276" w:lineRule="auto"/>
        <w:rPr>
          <w:rFonts w:cs="Arial"/>
          <w:bCs/>
          <w:szCs w:val="20"/>
          <w:lang w:eastAsia="sl-SI"/>
        </w:rPr>
      </w:pPr>
      <w:r w:rsidRPr="00B86F9F">
        <w:rPr>
          <w:rFonts w:cs="Arial"/>
          <w:bCs/>
          <w:szCs w:val="20"/>
          <w:lang w:eastAsia="sl-SI"/>
        </w:rPr>
        <w:t>Naročnik si pridružuje pravico do vpogleda v original pogodbe. Naročnik lahko ponudnika pozove k predložitvi kopij specifikacij obračunov izvedenih del/storitev referenčnega projekta. Seštevanje pogodbenih vrednosti za različne posle oz. pogodbe ni dovoljeno.</w:t>
      </w:r>
    </w:p>
    <w:p w14:paraId="235429EF" w14:textId="77777777" w:rsidR="008B64A1" w:rsidRPr="00B86F9F" w:rsidRDefault="008B64A1" w:rsidP="008B64A1">
      <w:pPr>
        <w:autoSpaceDE w:val="0"/>
        <w:autoSpaceDN w:val="0"/>
        <w:adjustRightInd w:val="0"/>
        <w:spacing w:line="276" w:lineRule="auto"/>
        <w:rPr>
          <w:rFonts w:eastAsiaTheme="minorHAnsi" w:cs="Arial"/>
          <w:szCs w:val="20"/>
        </w:rPr>
      </w:pPr>
    </w:p>
    <w:p w14:paraId="7AFD2FAB" w14:textId="4B1B201F" w:rsidR="00E402E7" w:rsidRPr="00B86F9F" w:rsidRDefault="00527126" w:rsidP="003D5909">
      <w:pPr>
        <w:ind w:left="567"/>
        <w:rPr>
          <w:rFonts w:eastAsia="Times New Roman" w:cs="Arial"/>
          <w:b/>
          <w:szCs w:val="20"/>
          <w:lang w:eastAsia="sl-SI"/>
        </w:rPr>
      </w:pPr>
      <w:r w:rsidRPr="00B86F9F">
        <w:rPr>
          <w:rFonts w:eastAsia="Times New Roman" w:cs="Arial"/>
          <w:b/>
          <w:szCs w:val="20"/>
          <w:lang w:eastAsia="sl-SI"/>
        </w:rPr>
        <w:t xml:space="preserve">  </w:t>
      </w:r>
      <w:r w:rsidR="00E402E7" w:rsidRPr="00B86F9F">
        <w:rPr>
          <w:rFonts w:eastAsia="Times New Roman" w:cs="Arial"/>
          <w:b/>
          <w:szCs w:val="20"/>
          <w:lang w:eastAsia="sl-SI"/>
        </w:rPr>
        <w:t>DOKAZILO:</w:t>
      </w:r>
    </w:p>
    <w:p w14:paraId="1AC6A925" w14:textId="77777777" w:rsidR="00DF1640"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 xml:space="preserve">Izpolnjen obrazec </w:t>
      </w:r>
      <w:r w:rsidRPr="00B86F9F">
        <w:rPr>
          <w:rFonts w:ascii="Arial" w:hAnsi="Arial" w:cs="Arial"/>
          <w:b/>
          <w:bCs/>
          <w:sz w:val="20"/>
          <w:szCs w:val="20"/>
        </w:rPr>
        <w:t>»ESPD«</w:t>
      </w:r>
      <w:r w:rsidRPr="00B86F9F">
        <w:rPr>
          <w:rFonts w:ascii="Arial" w:hAnsi="Arial" w:cs="Arial"/>
          <w:sz w:val="20"/>
          <w:szCs w:val="20"/>
        </w:rPr>
        <w:t xml:space="preserve">: (del IV. Pogoji za sodelovanje, razdelek C: Tehnična in strokovna </w:t>
      </w:r>
    </w:p>
    <w:p w14:paraId="6E87B73F" w14:textId="77777777" w:rsidR="00DF1640"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 xml:space="preserve">sposobnost, odstavek: Za naročila blaga: izvedba </w:t>
      </w:r>
      <w:r w:rsidR="00DF1640" w:rsidRPr="00B86F9F">
        <w:rPr>
          <w:rFonts w:ascii="Arial" w:hAnsi="Arial" w:cs="Arial"/>
          <w:sz w:val="20"/>
          <w:szCs w:val="20"/>
        </w:rPr>
        <w:t>dobave blaga</w:t>
      </w:r>
      <w:r w:rsidRPr="00B86F9F">
        <w:rPr>
          <w:rFonts w:ascii="Arial" w:hAnsi="Arial" w:cs="Arial"/>
          <w:sz w:val="20"/>
          <w:szCs w:val="20"/>
        </w:rPr>
        <w:t xml:space="preserve"> določene vrste) gospodarski </w:t>
      </w:r>
    </w:p>
    <w:p w14:paraId="4EA499F2" w14:textId="5253A903" w:rsidR="00E402E7"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subjekt v polje:</w:t>
      </w:r>
    </w:p>
    <w:p w14:paraId="1BB2C38A" w14:textId="77777777" w:rsidR="00E402E7" w:rsidRPr="00B86F9F" w:rsidRDefault="00E402E7" w:rsidP="00DF1640">
      <w:pPr>
        <w:pStyle w:val="xmsonormal"/>
        <w:ind w:firstLine="708"/>
        <w:jc w:val="both"/>
        <w:rPr>
          <w:rFonts w:ascii="Arial" w:hAnsi="Arial" w:cs="Arial"/>
          <w:sz w:val="20"/>
          <w:szCs w:val="20"/>
        </w:rPr>
      </w:pPr>
    </w:p>
    <w:p w14:paraId="34044AD1" w14:textId="3F557918" w:rsidR="00E402E7"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»Opis« vpiše naziv referenčnega projekta</w:t>
      </w:r>
      <w:r w:rsidR="00DF1640" w:rsidRPr="00B86F9F">
        <w:rPr>
          <w:rFonts w:ascii="Arial" w:hAnsi="Arial" w:cs="Arial"/>
          <w:sz w:val="20"/>
          <w:szCs w:val="20"/>
        </w:rPr>
        <w:t>,</w:t>
      </w:r>
    </w:p>
    <w:p w14:paraId="23B70AEB" w14:textId="77777777" w:rsidR="00E402E7"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»EUR« vpiše vrednost referenčnega projekta,</w:t>
      </w:r>
    </w:p>
    <w:p w14:paraId="402AAECA" w14:textId="77777777" w:rsidR="00E402E7"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»Datum«  vpiše datum zaključenosti projekta,</w:t>
      </w:r>
    </w:p>
    <w:p w14:paraId="79ACEAD2" w14:textId="77777777" w:rsidR="00DF1640"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 xml:space="preserve">»Prejemniki« vpiše naziv referenčnega naročnika in št. pogodbe, naročilnice, dogovora ali druge </w:t>
      </w:r>
    </w:p>
    <w:p w14:paraId="5A18F6E7" w14:textId="74F0AF43" w:rsidR="00DF1640"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 xml:space="preserve">podlage ter </w:t>
      </w:r>
      <w:r w:rsidR="003D5909" w:rsidRPr="00B86F9F">
        <w:rPr>
          <w:rFonts w:ascii="Arial" w:hAnsi="Arial" w:cs="Arial"/>
          <w:sz w:val="20"/>
          <w:szCs w:val="20"/>
        </w:rPr>
        <w:t xml:space="preserve"> </w:t>
      </w:r>
      <w:r w:rsidRPr="00B86F9F">
        <w:rPr>
          <w:rFonts w:ascii="Arial" w:hAnsi="Arial" w:cs="Arial"/>
          <w:sz w:val="20"/>
          <w:szCs w:val="20"/>
        </w:rPr>
        <w:t xml:space="preserve">kontaktno osebo referenčnega </w:t>
      </w:r>
      <w:r w:rsidR="003D5909" w:rsidRPr="00B86F9F">
        <w:rPr>
          <w:rFonts w:ascii="Arial" w:hAnsi="Arial" w:cs="Arial"/>
          <w:sz w:val="20"/>
          <w:szCs w:val="20"/>
        </w:rPr>
        <w:t xml:space="preserve"> </w:t>
      </w:r>
      <w:r w:rsidRPr="00B86F9F">
        <w:rPr>
          <w:rFonts w:ascii="Arial" w:hAnsi="Arial" w:cs="Arial"/>
          <w:sz w:val="20"/>
          <w:szCs w:val="20"/>
        </w:rPr>
        <w:t xml:space="preserve">naročnika, njeno </w:t>
      </w:r>
      <w:r w:rsidR="003D5909" w:rsidRPr="00B86F9F">
        <w:rPr>
          <w:rFonts w:ascii="Arial" w:hAnsi="Arial" w:cs="Arial"/>
          <w:sz w:val="20"/>
          <w:szCs w:val="20"/>
        </w:rPr>
        <w:t xml:space="preserve"> </w:t>
      </w:r>
      <w:r w:rsidRPr="00B86F9F">
        <w:rPr>
          <w:rFonts w:ascii="Arial" w:hAnsi="Arial" w:cs="Arial"/>
          <w:sz w:val="20"/>
          <w:szCs w:val="20"/>
        </w:rPr>
        <w:t xml:space="preserve">telefonsko številko in elektronski </w:t>
      </w:r>
    </w:p>
    <w:p w14:paraId="408057EB" w14:textId="79B9705F" w:rsidR="00E402E7" w:rsidRPr="00B86F9F" w:rsidRDefault="00E402E7" w:rsidP="00DF1640">
      <w:pPr>
        <w:pStyle w:val="xmsonormal"/>
        <w:ind w:firstLine="708"/>
        <w:jc w:val="both"/>
        <w:rPr>
          <w:rFonts w:ascii="Arial" w:hAnsi="Arial" w:cs="Arial"/>
          <w:sz w:val="20"/>
          <w:szCs w:val="20"/>
        </w:rPr>
      </w:pPr>
      <w:r w:rsidRPr="00B86F9F">
        <w:rPr>
          <w:rFonts w:ascii="Arial" w:hAnsi="Arial" w:cs="Arial"/>
          <w:sz w:val="20"/>
          <w:szCs w:val="20"/>
        </w:rPr>
        <w:t>naslov.</w:t>
      </w:r>
    </w:p>
    <w:p w14:paraId="601C10C8" w14:textId="77777777" w:rsidR="00754B08" w:rsidRPr="00B86F9F" w:rsidRDefault="00754B08" w:rsidP="008578A2">
      <w:pPr>
        <w:autoSpaceDE w:val="0"/>
        <w:autoSpaceDN w:val="0"/>
        <w:adjustRightInd w:val="0"/>
        <w:spacing w:line="276" w:lineRule="auto"/>
        <w:rPr>
          <w:rFonts w:eastAsiaTheme="minorHAnsi" w:cs="Arial"/>
          <w:szCs w:val="20"/>
        </w:rPr>
      </w:pPr>
    </w:p>
    <w:p w14:paraId="4A084C6B" w14:textId="77777777" w:rsidR="003F1D5C" w:rsidRPr="00B86F9F" w:rsidRDefault="00A80829" w:rsidP="00A9297B">
      <w:pPr>
        <w:pStyle w:val="Naslov1"/>
        <w:spacing w:line="260" w:lineRule="atLeast"/>
        <w:rPr>
          <w:rFonts w:cs="Arial"/>
          <w:sz w:val="20"/>
          <w:szCs w:val="20"/>
        </w:rPr>
      </w:pPr>
      <w:bookmarkStart w:id="51" w:name="_Toc336851744"/>
      <w:bookmarkStart w:id="52" w:name="_Toc336851792"/>
      <w:bookmarkStart w:id="53" w:name="_Toc192229956"/>
      <w:bookmarkStart w:id="54" w:name="_Hlk74040927"/>
      <w:r w:rsidRPr="00B86F9F">
        <w:rPr>
          <w:rFonts w:cs="Arial"/>
          <w:sz w:val="20"/>
          <w:szCs w:val="20"/>
        </w:rPr>
        <w:t>meril</w:t>
      </w:r>
      <w:bookmarkEnd w:id="51"/>
      <w:bookmarkEnd w:id="52"/>
      <w:r w:rsidR="003B6AD8" w:rsidRPr="00B86F9F">
        <w:rPr>
          <w:rFonts w:cs="Arial"/>
          <w:sz w:val="20"/>
          <w:szCs w:val="20"/>
        </w:rPr>
        <w:t>O</w:t>
      </w:r>
      <w:bookmarkEnd w:id="53"/>
    </w:p>
    <w:p w14:paraId="3B68866E" w14:textId="77777777" w:rsidR="008E4247" w:rsidRPr="00B86F9F" w:rsidRDefault="008E4247" w:rsidP="00A9297B">
      <w:pPr>
        <w:rPr>
          <w:rFonts w:cs="Arial"/>
          <w:szCs w:val="20"/>
        </w:rPr>
      </w:pPr>
    </w:p>
    <w:p w14:paraId="15125571" w14:textId="0ABDDB3D" w:rsidR="007400E7" w:rsidRPr="00B86F9F" w:rsidRDefault="00E0161F" w:rsidP="007400E7">
      <w:pPr>
        <w:spacing w:line="276" w:lineRule="auto"/>
        <w:rPr>
          <w:rFonts w:cs="Arial"/>
          <w:iCs/>
          <w:szCs w:val="20"/>
        </w:rPr>
      </w:pPr>
      <w:r w:rsidRPr="00B86F9F">
        <w:rPr>
          <w:rFonts w:cs="Arial"/>
          <w:iCs/>
          <w:szCs w:val="20"/>
        </w:rPr>
        <w:lastRenderedPageBreak/>
        <w:t>Merilo je ekonomsko najugodnejša ponudba, določena na podlagi najnižje</w:t>
      </w:r>
      <w:r w:rsidR="0061764F" w:rsidRPr="00B86F9F">
        <w:rPr>
          <w:rFonts w:cs="Arial"/>
          <w:iCs/>
          <w:szCs w:val="20"/>
        </w:rPr>
        <w:t xml:space="preserve"> </w:t>
      </w:r>
      <w:r w:rsidR="005A6000" w:rsidRPr="00B86F9F">
        <w:rPr>
          <w:rFonts w:cs="Arial"/>
          <w:iCs/>
          <w:szCs w:val="20"/>
        </w:rPr>
        <w:t xml:space="preserve">končne </w:t>
      </w:r>
      <w:r w:rsidR="0061764F" w:rsidRPr="00B86F9F">
        <w:rPr>
          <w:rFonts w:cs="Arial"/>
          <w:iCs/>
          <w:szCs w:val="20"/>
        </w:rPr>
        <w:t>skupne</w:t>
      </w:r>
      <w:r w:rsidRPr="00B86F9F">
        <w:rPr>
          <w:rFonts w:cs="Arial"/>
          <w:iCs/>
          <w:szCs w:val="20"/>
        </w:rPr>
        <w:t xml:space="preserve"> ponudbene </w:t>
      </w:r>
      <w:r w:rsidR="00BF6FA7" w:rsidRPr="00B86F9F">
        <w:rPr>
          <w:rFonts w:cs="Arial"/>
          <w:iCs/>
          <w:szCs w:val="20"/>
        </w:rPr>
        <w:t>vrednosti</w:t>
      </w:r>
      <w:r w:rsidRPr="00B86F9F">
        <w:rPr>
          <w:rFonts w:cs="Arial"/>
          <w:iCs/>
          <w:szCs w:val="20"/>
        </w:rPr>
        <w:t xml:space="preserve"> za vso</w:t>
      </w:r>
      <w:r w:rsidR="00CA2A3C" w:rsidRPr="00B86F9F">
        <w:rPr>
          <w:rFonts w:cs="Arial"/>
          <w:iCs/>
          <w:szCs w:val="20"/>
        </w:rPr>
        <w:t xml:space="preserve"> predvideno</w:t>
      </w:r>
      <w:r w:rsidRPr="00B86F9F">
        <w:rPr>
          <w:rFonts w:cs="Arial"/>
          <w:iCs/>
          <w:szCs w:val="20"/>
        </w:rPr>
        <w:t xml:space="preserve"> količino v EUR z DDV.</w:t>
      </w:r>
      <w:r w:rsidR="007400E7" w:rsidRPr="00B86F9F">
        <w:rPr>
          <w:rFonts w:cs="Arial"/>
          <w:iCs/>
          <w:szCs w:val="20"/>
        </w:rPr>
        <w:t xml:space="preserve"> Naročnik bo naročilo oddal ponudniku, ki bo po izvedeni dražbi v končni ponudbi ponudil najnižjo skupno ponudbeno vrednost v EUR z DDV.</w:t>
      </w:r>
    </w:p>
    <w:p w14:paraId="5156B375" w14:textId="719E1B7F" w:rsidR="00734ED3" w:rsidRPr="00B86F9F" w:rsidRDefault="00734ED3" w:rsidP="00A9297B">
      <w:pPr>
        <w:rPr>
          <w:rFonts w:cs="Arial"/>
          <w:szCs w:val="20"/>
        </w:rPr>
      </w:pPr>
    </w:p>
    <w:p w14:paraId="4645CD36" w14:textId="43635E15" w:rsidR="007400E7" w:rsidRPr="00B86F9F" w:rsidRDefault="007400E7" w:rsidP="007400E7">
      <w:pPr>
        <w:rPr>
          <w:rFonts w:cs="Arial"/>
          <w:szCs w:val="20"/>
        </w:rPr>
      </w:pPr>
      <w:r w:rsidRPr="00B86F9F">
        <w:rPr>
          <w:rFonts w:cs="Arial"/>
          <w:szCs w:val="20"/>
        </w:rPr>
        <w:t xml:space="preserve">V primeru, da bo v končni ponudbi več ponudnikov ponudilo enako najnižjo skupno ponudbeno vrednost v EUR z DDV, </w:t>
      </w:r>
      <w:r w:rsidR="000C6E48" w:rsidRPr="00B86F9F">
        <w:rPr>
          <w:rFonts w:cs="Arial"/>
          <w:szCs w:val="20"/>
        </w:rPr>
        <w:t xml:space="preserve">bo </w:t>
      </w:r>
      <w:r w:rsidRPr="00B86F9F">
        <w:rPr>
          <w:rFonts w:cs="Arial"/>
          <w:szCs w:val="20"/>
        </w:rPr>
        <w:t>izbran ponudnik, ki bo ponudil najnižjo skupno ponudbeno ceno za</w:t>
      </w:r>
      <w:r w:rsidR="003907C2" w:rsidRPr="00B86F9F">
        <w:rPr>
          <w:rFonts w:cs="Arial"/>
          <w:szCs w:val="20"/>
        </w:rPr>
        <w:t xml:space="preserve"> postavko</w:t>
      </w:r>
      <w:r w:rsidRPr="00B86F9F">
        <w:rPr>
          <w:rFonts w:cs="Arial"/>
          <w:szCs w:val="20"/>
        </w:rPr>
        <w:t xml:space="preserve"> artiklov »</w:t>
      </w:r>
      <w:bookmarkStart w:id="55" w:name="_Hlk103849229"/>
      <w:r w:rsidR="0015775D" w:rsidRPr="00B86F9F">
        <w:rPr>
          <w:rFonts w:cs="Arial"/>
          <w:szCs w:val="20"/>
        </w:rPr>
        <w:t>Postavka 3</w:t>
      </w:r>
      <w:r w:rsidRPr="00B86F9F">
        <w:rPr>
          <w:rFonts w:cs="Arial"/>
          <w:szCs w:val="20"/>
        </w:rPr>
        <w:t>«</w:t>
      </w:r>
      <w:bookmarkEnd w:id="55"/>
      <w:r w:rsidRPr="00B86F9F">
        <w:rPr>
          <w:rFonts w:cs="Arial"/>
          <w:szCs w:val="20"/>
        </w:rPr>
        <w:t xml:space="preserve"> v EUR z </w:t>
      </w:r>
      <w:r w:rsidRPr="00950248">
        <w:rPr>
          <w:rFonts w:cs="Arial"/>
          <w:szCs w:val="20"/>
        </w:rPr>
        <w:t>DDV</w:t>
      </w:r>
      <w:r w:rsidR="00CA2A3C" w:rsidRPr="00950248">
        <w:rPr>
          <w:rFonts w:cs="Arial"/>
          <w:szCs w:val="20"/>
        </w:rPr>
        <w:t xml:space="preserve"> (artikl</w:t>
      </w:r>
      <w:r w:rsidR="00950248" w:rsidRPr="00950248">
        <w:rPr>
          <w:rFonts w:cs="Arial"/>
          <w:szCs w:val="20"/>
        </w:rPr>
        <w:t>i</w:t>
      </w:r>
      <w:r w:rsidR="00CA2A3C" w:rsidRPr="00950248">
        <w:rPr>
          <w:rFonts w:cs="Arial"/>
          <w:szCs w:val="20"/>
        </w:rPr>
        <w:t xml:space="preserve"> </w:t>
      </w:r>
      <w:r w:rsidR="0021147E" w:rsidRPr="00950248">
        <w:rPr>
          <w:rFonts w:cs="Arial"/>
          <w:szCs w:val="20"/>
        </w:rPr>
        <w:t>iz obrazca »</w:t>
      </w:r>
      <w:r w:rsidR="00483CAC" w:rsidRPr="00950248">
        <w:rPr>
          <w:rFonts w:cs="Arial"/>
          <w:szCs w:val="20"/>
        </w:rPr>
        <w:t>Postavke naročila - seznam opreme in količine</w:t>
      </w:r>
      <w:r w:rsidR="0021147E" w:rsidRPr="00950248">
        <w:rPr>
          <w:rFonts w:cs="Arial"/>
          <w:szCs w:val="20"/>
        </w:rPr>
        <w:t xml:space="preserve">« </w:t>
      </w:r>
      <w:r w:rsidR="00483CAC" w:rsidRPr="00950248">
        <w:rPr>
          <w:rFonts w:cs="Arial"/>
          <w:szCs w:val="20"/>
        </w:rPr>
        <w:t>navedene pod zaporedno številko</w:t>
      </w:r>
      <w:r w:rsidR="00CA2A3C" w:rsidRPr="00950248">
        <w:rPr>
          <w:rFonts w:cs="Arial"/>
          <w:szCs w:val="20"/>
        </w:rPr>
        <w:t xml:space="preserve"> </w:t>
      </w:r>
      <w:r w:rsidR="00950248" w:rsidRPr="00950248">
        <w:rPr>
          <w:rFonts w:cs="Arial"/>
          <w:szCs w:val="20"/>
        </w:rPr>
        <w:t>3</w:t>
      </w:r>
      <w:r w:rsidR="003907C2" w:rsidRPr="00950248">
        <w:rPr>
          <w:rFonts w:cs="Arial"/>
          <w:szCs w:val="20"/>
        </w:rPr>
        <w:t xml:space="preserve">, </w:t>
      </w:r>
      <w:r w:rsidR="00CA2A3C" w:rsidRPr="00950248">
        <w:rPr>
          <w:rFonts w:cs="Arial"/>
          <w:szCs w:val="20"/>
        </w:rPr>
        <w:t xml:space="preserve">ki je del </w:t>
      </w:r>
      <w:r w:rsidR="00C214CD" w:rsidRPr="00950248">
        <w:rPr>
          <w:rFonts w:cs="Arial"/>
          <w:szCs w:val="20"/>
        </w:rPr>
        <w:t>dokumentacije</w:t>
      </w:r>
      <w:r w:rsidR="00CA2A3C" w:rsidRPr="00950248">
        <w:rPr>
          <w:rFonts w:cs="Arial"/>
          <w:szCs w:val="20"/>
        </w:rPr>
        <w:t xml:space="preserve"> naročila).</w:t>
      </w:r>
    </w:p>
    <w:p w14:paraId="5C0849B5" w14:textId="77777777" w:rsidR="00734ED3" w:rsidRPr="00B86F9F" w:rsidRDefault="00734ED3" w:rsidP="00A9297B">
      <w:pPr>
        <w:tabs>
          <w:tab w:val="left" w:pos="4680"/>
        </w:tabs>
        <w:rPr>
          <w:rFonts w:cs="Arial"/>
          <w:szCs w:val="20"/>
        </w:rPr>
      </w:pPr>
    </w:p>
    <w:p w14:paraId="7EF04FE2" w14:textId="2E6A5F47" w:rsidR="006E3F08" w:rsidRPr="00B86F9F" w:rsidRDefault="007400E7" w:rsidP="00A9297B">
      <w:pPr>
        <w:tabs>
          <w:tab w:val="left" w:pos="4680"/>
        </w:tabs>
        <w:rPr>
          <w:rFonts w:cs="Arial"/>
          <w:szCs w:val="20"/>
        </w:rPr>
      </w:pPr>
      <w:r w:rsidRPr="00B86F9F">
        <w:rPr>
          <w:rFonts w:cs="Arial"/>
          <w:szCs w:val="20"/>
        </w:rPr>
        <w:t>Če bo po končani</w:t>
      </w:r>
      <w:r w:rsidR="00205964" w:rsidRPr="00B86F9F">
        <w:rPr>
          <w:rFonts w:cs="Arial"/>
          <w:szCs w:val="20"/>
        </w:rPr>
        <w:t xml:space="preserve"> dražbi</w:t>
      </w:r>
      <w:r w:rsidRPr="00B86F9F">
        <w:rPr>
          <w:rFonts w:cs="Arial"/>
          <w:szCs w:val="20"/>
        </w:rPr>
        <w:t xml:space="preserve"> še vedno več ponudnikov ponudilo enako najnižjo ponudbeno vrednost v EUR z DDV </w:t>
      </w:r>
      <w:r w:rsidR="00734ED3" w:rsidRPr="00B86F9F">
        <w:rPr>
          <w:rFonts w:cs="Arial"/>
          <w:szCs w:val="20"/>
        </w:rPr>
        <w:t>za</w:t>
      </w:r>
      <w:r w:rsidR="00414636" w:rsidRPr="00B86F9F">
        <w:rPr>
          <w:rFonts w:cs="Arial"/>
          <w:szCs w:val="20"/>
        </w:rPr>
        <w:t xml:space="preserve">  </w:t>
      </w:r>
      <w:r w:rsidR="00CA2A3C" w:rsidRPr="00B86F9F">
        <w:rPr>
          <w:rFonts w:cs="Arial"/>
          <w:szCs w:val="20"/>
        </w:rPr>
        <w:t xml:space="preserve">navedene </w:t>
      </w:r>
      <w:r w:rsidR="00414636" w:rsidRPr="00B86F9F">
        <w:rPr>
          <w:rFonts w:cs="Arial"/>
          <w:szCs w:val="20"/>
        </w:rPr>
        <w:t>postavk</w:t>
      </w:r>
      <w:r w:rsidR="0018727D" w:rsidRPr="00B86F9F">
        <w:rPr>
          <w:rFonts w:cs="Arial"/>
          <w:szCs w:val="20"/>
        </w:rPr>
        <w:t>e</w:t>
      </w:r>
      <w:r w:rsidR="00414636" w:rsidRPr="00B86F9F">
        <w:rPr>
          <w:rFonts w:cs="Arial"/>
          <w:szCs w:val="20"/>
        </w:rPr>
        <w:t xml:space="preserve"> »</w:t>
      </w:r>
      <w:r w:rsidR="0015775D" w:rsidRPr="00B86F9F">
        <w:rPr>
          <w:rFonts w:cs="Arial"/>
          <w:szCs w:val="20"/>
        </w:rPr>
        <w:t>Postavka 3</w:t>
      </w:r>
      <w:r w:rsidR="0018727D" w:rsidRPr="00B86F9F">
        <w:rPr>
          <w:rFonts w:cs="Arial"/>
          <w:szCs w:val="20"/>
        </w:rPr>
        <w:t>«</w:t>
      </w:r>
      <w:r w:rsidR="00734ED3" w:rsidRPr="00B86F9F">
        <w:rPr>
          <w:rFonts w:cs="Arial"/>
          <w:szCs w:val="20"/>
        </w:rPr>
        <w:t xml:space="preserve">, bo naročnik izbral najugodnejšega ponudnika z žrebom. Ponudnike bo naročnik pisno obvestil o žrebu in jim omogočil prisotnost na žrebu. </w:t>
      </w:r>
    </w:p>
    <w:p w14:paraId="741D25A3" w14:textId="77777777" w:rsidR="006E3F08" w:rsidRPr="00B86F9F" w:rsidRDefault="006E3F08" w:rsidP="00A9297B">
      <w:pPr>
        <w:tabs>
          <w:tab w:val="left" w:pos="4680"/>
        </w:tabs>
        <w:rPr>
          <w:rFonts w:cs="Arial"/>
          <w:szCs w:val="20"/>
        </w:rPr>
      </w:pPr>
    </w:p>
    <w:p w14:paraId="206BDC36" w14:textId="4850AAA1" w:rsidR="00734ED3" w:rsidRPr="00B86F9F" w:rsidRDefault="00734ED3" w:rsidP="00A9297B">
      <w:pPr>
        <w:tabs>
          <w:tab w:val="left" w:pos="4680"/>
        </w:tabs>
        <w:rPr>
          <w:rFonts w:cs="Arial"/>
          <w:szCs w:val="20"/>
        </w:rPr>
      </w:pPr>
      <w:r w:rsidRPr="00B86F9F">
        <w:rPr>
          <w:rFonts w:cs="Arial"/>
          <w:szCs w:val="20"/>
        </w:rPr>
        <w:t>Žreb bo potekal v prostorih naročnika. Žreb se izvede samo med ponudniki, ki so ponudili</w:t>
      </w:r>
      <w:r w:rsidR="006E3F08" w:rsidRPr="00B86F9F">
        <w:rPr>
          <w:rFonts w:cs="Arial"/>
          <w:szCs w:val="20"/>
        </w:rPr>
        <w:t xml:space="preserve"> enako skupno ponudbeno vrednost </w:t>
      </w:r>
      <w:r w:rsidR="006321F3" w:rsidRPr="00B86F9F">
        <w:rPr>
          <w:rFonts w:cs="Arial"/>
          <w:szCs w:val="20"/>
        </w:rPr>
        <w:t xml:space="preserve">v EUR </w:t>
      </w:r>
      <w:r w:rsidR="006E3F08" w:rsidRPr="00B86F9F">
        <w:rPr>
          <w:rFonts w:cs="Arial"/>
          <w:szCs w:val="20"/>
        </w:rPr>
        <w:t xml:space="preserve">z DDV </w:t>
      </w:r>
      <w:r w:rsidR="0046066F" w:rsidRPr="00B86F9F">
        <w:rPr>
          <w:rFonts w:cs="Arial"/>
          <w:szCs w:val="20"/>
        </w:rPr>
        <w:t xml:space="preserve">in </w:t>
      </w:r>
      <w:r w:rsidR="006E3F08" w:rsidRPr="00B86F9F">
        <w:rPr>
          <w:rFonts w:cs="Arial"/>
          <w:szCs w:val="20"/>
        </w:rPr>
        <w:t xml:space="preserve">enako najnižjo skupno ponudbeno vrednost </w:t>
      </w:r>
      <w:r w:rsidR="00F24D94" w:rsidRPr="00B86F9F">
        <w:rPr>
          <w:rFonts w:cs="Arial"/>
          <w:szCs w:val="20"/>
        </w:rPr>
        <w:t xml:space="preserve">v EUR </w:t>
      </w:r>
      <w:r w:rsidR="006E3F08" w:rsidRPr="00B86F9F">
        <w:rPr>
          <w:rFonts w:cs="Arial"/>
          <w:szCs w:val="20"/>
        </w:rPr>
        <w:t>z DDV za postavk</w:t>
      </w:r>
      <w:r w:rsidR="0018727D" w:rsidRPr="00B86F9F">
        <w:rPr>
          <w:rFonts w:cs="Arial"/>
          <w:szCs w:val="20"/>
        </w:rPr>
        <w:t>e</w:t>
      </w:r>
      <w:r w:rsidR="006E3F08" w:rsidRPr="00B86F9F">
        <w:rPr>
          <w:rFonts w:cs="Arial"/>
          <w:szCs w:val="20"/>
        </w:rPr>
        <w:t xml:space="preserve"> »</w:t>
      </w:r>
      <w:r w:rsidR="0015775D" w:rsidRPr="00B86F9F">
        <w:rPr>
          <w:rFonts w:cs="Arial"/>
          <w:szCs w:val="20"/>
        </w:rPr>
        <w:t>Postavka 3</w:t>
      </w:r>
      <w:r w:rsidR="006E3F08" w:rsidRPr="00B86F9F">
        <w:rPr>
          <w:rFonts w:cs="Arial"/>
          <w:szCs w:val="20"/>
        </w:rPr>
        <w:t>«</w:t>
      </w:r>
      <w:r w:rsidRPr="00B86F9F">
        <w:rPr>
          <w:rFonts w:cs="Arial"/>
          <w:szCs w:val="20"/>
        </w:rPr>
        <w:t xml:space="preserve">. Izmed </w:t>
      </w:r>
      <w:r w:rsidR="0046066F" w:rsidRPr="00B86F9F">
        <w:rPr>
          <w:rFonts w:cs="Arial"/>
          <w:szCs w:val="20"/>
        </w:rPr>
        <w:t>slednjih</w:t>
      </w:r>
      <w:r w:rsidRPr="00B86F9F">
        <w:rPr>
          <w:rFonts w:cs="Arial"/>
          <w:szCs w:val="20"/>
        </w:rPr>
        <w:t xml:space="preserve"> bo prvouvrščen ponudnik, ki bo prvi izžreban, drugo</w:t>
      </w:r>
      <w:r w:rsidR="00401A20" w:rsidRPr="00B86F9F">
        <w:rPr>
          <w:rFonts w:cs="Arial"/>
          <w:szCs w:val="20"/>
        </w:rPr>
        <w:t xml:space="preserve"> </w:t>
      </w:r>
      <w:r w:rsidRPr="00B86F9F">
        <w:rPr>
          <w:rFonts w:cs="Arial"/>
          <w:szCs w:val="20"/>
        </w:rPr>
        <w:t>uvrščeni tisti, ki bo izžreban naslednji, do tistega, ki bo izžreban zadnji.</w:t>
      </w:r>
      <w:r w:rsidR="0046066F" w:rsidRPr="00B86F9F">
        <w:rPr>
          <w:rFonts w:cs="Arial"/>
          <w:szCs w:val="20"/>
        </w:rPr>
        <w:t xml:space="preserve"> </w:t>
      </w:r>
      <w:r w:rsidRPr="00B86F9F">
        <w:rPr>
          <w:rFonts w:cs="Arial"/>
          <w:szCs w:val="20"/>
        </w:rPr>
        <w:t>Ponudnikom, za katere se izvede žreb</w:t>
      </w:r>
      <w:r w:rsidR="00401A20" w:rsidRPr="00B86F9F">
        <w:rPr>
          <w:rFonts w:cs="Arial"/>
          <w:szCs w:val="20"/>
        </w:rPr>
        <w:t xml:space="preserve"> in </w:t>
      </w:r>
      <w:r w:rsidRPr="00B86F9F">
        <w:rPr>
          <w:rFonts w:cs="Arial"/>
          <w:szCs w:val="20"/>
        </w:rPr>
        <w:t>ne bodo prisotni na žrebu, bo naročnik posredoval zapisnik žrebanja.</w:t>
      </w:r>
    </w:p>
    <w:bookmarkEnd w:id="54"/>
    <w:p w14:paraId="036B646C" w14:textId="77777777" w:rsidR="00C02374" w:rsidRPr="00B86F9F" w:rsidRDefault="00C02374" w:rsidP="00A9297B">
      <w:pPr>
        <w:rPr>
          <w:rFonts w:cs="Arial"/>
          <w:szCs w:val="20"/>
        </w:rPr>
      </w:pPr>
    </w:p>
    <w:p w14:paraId="174B5AEF" w14:textId="77777777" w:rsidR="00562109" w:rsidRPr="00B86F9F" w:rsidRDefault="006E4F24" w:rsidP="00A9297B">
      <w:pPr>
        <w:pStyle w:val="Naslov1"/>
        <w:spacing w:line="260" w:lineRule="atLeast"/>
        <w:rPr>
          <w:rFonts w:cs="Arial"/>
          <w:sz w:val="20"/>
          <w:szCs w:val="20"/>
        </w:rPr>
      </w:pPr>
      <w:bookmarkStart w:id="56" w:name="_Toc192229957"/>
      <w:r w:rsidRPr="00B86F9F">
        <w:rPr>
          <w:rFonts w:cs="Arial"/>
          <w:sz w:val="20"/>
          <w:szCs w:val="20"/>
        </w:rPr>
        <w:t>ponudba</w:t>
      </w:r>
      <w:bookmarkEnd w:id="56"/>
    </w:p>
    <w:p w14:paraId="4944346C" w14:textId="77777777" w:rsidR="008257F0" w:rsidRPr="00B86F9F" w:rsidRDefault="008257F0" w:rsidP="00A9297B">
      <w:pPr>
        <w:rPr>
          <w:rFonts w:cs="Arial"/>
          <w:szCs w:val="20"/>
        </w:rPr>
      </w:pPr>
    </w:p>
    <w:p w14:paraId="4205ACF9" w14:textId="77777777" w:rsidR="00120550" w:rsidRPr="00B86F9F" w:rsidRDefault="002B2D05" w:rsidP="005F6631">
      <w:pPr>
        <w:pStyle w:val="Naslov2"/>
        <w:numPr>
          <w:ilvl w:val="1"/>
          <w:numId w:val="12"/>
        </w:numPr>
        <w:spacing w:line="260" w:lineRule="atLeast"/>
        <w:ind w:hanging="499"/>
        <w:rPr>
          <w:rFonts w:cs="Arial"/>
          <w:szCs w:val="20"/>
        </w:rPr>
      </w:pPr>
      <w:bookmarkStart w:id="57" w:name="_Toc336851746"/>
      <w:bookmarkStart w:id="58" w:name="_Toc336851794"/>
      <w:bookmarkStart w:id="59" w:name="_Toc192229958"/>
      <w:r w:rsidRPr="00B86F9F">
        <w:rPr>
          <w:rFonts w:cs="Arial"/>
          <w:szCs w:val="20"/>
        </w:rPr>
        <w:t>Ponudbena dokumentacija</w:t>
      </w:r>
      <w:bookmarkEnd w:id="57"/>
      <w:bookmarkEnd w:id="58"/>
      <w:bookmarkEnd w:id="59"/>
    </w:p>
    <w:p w14:paraId="6EC9919D" w14:textId="450D40C5" w:rsidR="008E4247" w:rsidRPr="00B86F9F" w:rsidRDefault="008E4247" w:rsidP="00A9297B">
      <w:pPr>
        <w:rPr>
          <w:rFonts w:cs="Arial"/>
          <w:szCs w:val="20"/>
        </w:rPr>
      </w:pPr>
    </w:p>
    <w:p w14:paraId="45E426FA" w14:textId="764706E7" w:rsidR="0028021E" w:rsidRPr="00B86F9F" w:rsidRDefault="0028021E" w:rsidP="00A9297B">
      <w:pPr>
        <w:rPr>
          <w:rFonts w:cs="Arial"/>
          <w:szCs w:val="20"/>
        </w:rPr>
      </w:pPr>
      <w:r w:rsidRPr="00B86F9F">
        <w:rPr>
          <w:rFonts w:cs="Arial"/>
          <w:szCs w:val="20"/>
        </w:rPr>
        <w:t>Ponudbeno dokumentacijo sestavljajo naslednji dokumenti:</w:t>
      </w:r>
    </w:p>
    <w:p w14:paraId="1DE0C202" w14:textId="77777777" w:rsidR="00311443" w:rsidRPr="00B86F9F" w:rsidRDefault="00311443" w:rsidP="00A9297B">
      <w:pPr>
        <w:rPr>
          <w:rFonts w:cs="Arial"/>
          <w:szCs w:val="20"/>
        </w:rPr>
      </w:pPr>
    </w:p>
    <w:p w14:paraId="13BCA306" w14:textId="2576A6F6" w:rsidR="00FA39B4" w:rsidRPr="00B86F9F" w:rsidRDefault="00FA39B4" w:rsidP="00FA39B4">
      <w:pPr>
        <w:pStyle w:val="Odstavekseznama"/>
        <w:numPr>
          <w:ilvl w:val="0"/>
          <w:numId w:val="11"/>
        </w:numPr>
        <w:ind w:left="720"/>
        <w:rPr>
          <w:rFonts w:cs="Arial"/>
          <w:szCs w:val="20"/>
        </w:rPr>
      </w:pPr>
      <w:r w:rsidRPr="00B86F9F">
        <w:rPr>
          <w:rFonts w:cs="Arial"/>
          <w:szCs w:val="20"/>
        </w:rPr>
        <w:t>izpolnjen obrazec »ESPD« (za vse gospodarske subjekte v ponudbi);</w:t>
      </w:r>
    </w:p>
    <w:p w14:paraId="38BC8E6B" w14:textId="32BC317C" w:rsidR="00B74A65" w:rsidRPr="00B86F9F" w:rsidRDefault="00E77867" w:rsidP="00A9297B">
      <w:pPr>
        <w:pStyle w:val="Odstavekseznama"/>
        <w:numPr>
          <w:ilvl w:val="0"/>
          <w:numId w:val="11"/>
        </w:numPr>
        <w:ind w:left="720"/>
        <w:rPr>
          <w:rFonts w:cs="Arial"/>
          <w:szCs w:val="20"/>
        </w:rPr>
      </w:pPr>
      <w:r w:rsidRPr="00B86F9F">
        <w:rPr>
          <w:rFonts w:cs="Arial"/>
          <w:szCs w:val="20"/>
        </w:rPr>
        <w:t>i</w:t>
      </w:r>
      <w:r w:rsidR="00462D89" w:rsidRPr="00B86F9F">
        <w:rPr>
          <w:rFonts w:cs="Arial"/>
          <w:szCs w:val="20"/>
        </w:rPr>
        <w:t xml:space="preserve">zpolnjen obrazec </w:t>
      </w:r>
      <w:r w:rsidR="008E5993" w:rsidRPr="00B86F9F">
        <w:rPr>
          <w:rFonts w:cs="Arial"/>
          <w:szCs w:val="20"/>
        </w:rPr>
        <w:t>»</w:t>
      </w:r>
      <w:r w:rsidR="005A4554" w:rsidRPr="00B86F9F">
        <w:rPr>
          <w:rFonts w:cs="Arial"/>
          <w:szCs w:val="20"/>
        </w:rPr>
        <w:t>Soglasje podizvajalca</w:t>
      </w:r>
      <w:r w:rsidR="00B74A65" w:rsidRPr="00B86F9F">
        <w:rPr>
          <w:rFonts w:cs="Arial"/>
          <w:szCs w:val="20"/>
        </w:rPr>
        <w:t xml:space="preserve"> za neposredna plačila</w:t>
      </w:r>
      <w:r w:rsidR="008E5993" w:rsidRPr="00B86F9F">
        <w:rPr>
          <w:rFonts w:cs="Arial"/>
          <w:szCs w:val="20"/>
        </w:rPr>
        <w:t>«</w:t>
      </w:r>
      <w:r w:rsidR="0096610A" w:rsidRPr="00B86F9F">
        <w:rPr>
          <w:rFonts w:cs="Arial"/>
          <w:szCs w:val="20"/>
        </w:rPr>
        <w:t xml:space="preserve"> (</w:t>
      </w:r>
      <w:r w:rsidR="0093557F" w:rsidRPr="00B86F9F">
        <w:rPr>
          <w:rFonts w:cs="Arial"/>
          <w:szCs w:val="20"/>
        </w:rPr>
        <w:t>če</w:t>
      </w:r>
      <w:r w:rsidR="0096610A" w:rsidRPr="00B86F9F">
        <w:rPr>
          <w:rFonts w:cs="Arial"/>
          <w:i/>
          <w:iCs/>
          <w:szCs w:val="20"/>
        </w:rPr>
        <w:t xml:space="preserve"> ponudnik nastopa s podizvajalci in podizvajalci to zahtevajo</w:t>
      </w:r>
      <w:r w:rsidR="0096610A" w:rsidRPr="00B86F9F">
        <w:rPr>
          <w:rFonts w:cs="Arial"/>
          <w:szCs w:val="20"/>
        </w:rPr>
        <w:t>)</w:t>
      </w:r>
      <w:r w:rsidR="00D9271C" w:rsidRPr="00B86F9F">
        <w:rPr>
          <w:rFonts w:cs="Arial"/>
          <w:szCs w:val="20"/>
        </w:rPr>
        <w:t>.</w:t>
      </w:r>
    </w:p>
    <w:p w14:paraId="4F10E979" w14:textId="5F9A6D90" w:rsidR="00F418CE" w:rsidRPr="00B86F9F" w:rsidRDefault="00F418CE" w:rsidP="00A9297B">
      <w:pPr>
        <w:rPr>
          <w:rFonts w:cs="Arial"/>
          <w:szCs w:val="20"/>
        </w:rPr>
      </w:pPr>
    </w:p>
    <w:p w14:paraId="13928B80" w14:textId="77777777" w:rsidR="00111B1D" w:rsidRPr="00B86F9F" w:rsidRDefault="00111B1D" w:rsidP="00111B1D">
      <w:pPr>
        <w:rPr>
          <w:rFonts w:eastAsia="Times New Roman" w:cs="Arial"/>
          <w:szCs w:val="20"/>
          <w:lang w:eastAsia="sl-SI"/>
        </w:rPr>
      </w:pPr>
      <w:r w:rsidRPr="00B86F9F">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B86F9F" w:rsidRDefault="00111B1D" w:rsidP="00111B1D">
      <w:pPr>
        <w:rPr>
          <w:rFonts w:eastAsia="Times New Roman" w:cs="Arial"/>
          <w:szCs w:val="20"/>
          <w:lang w:eastAsia="sl-SI"/>
        </w:rPr>
      </w:pPr>
    </w:p>
    <w:p w14:paraId="74540E91" w14:textId="77777777" w:rsidR="00111B1D" w:rsidRPr="00B86F9F" w:rsidRDefault="00111B1D" w:rsidP="00111B1D">
      <w:pPr>
        <w:rPr>
          <w:rFonts w:eastAsia="Times New Roman" w:cs="Arial"/>
          <w:szCs w:val="20"/>
          <w:lang w:eastAsia="sl-SI"/>
        </w:rPr>
      </w:pPr>
      <w:r w:rsidRPr="00B86F9F">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111B1D">
      <w:pPr>
        <w:rPr>
          <w:rFonts w:eastAsia="Times New Roman" w:cs="Arial"/>
          <w:szCs w:val="20"/>
          <w:lang w:eastAsia="sl-SI"/>
        </w:rPr>
      </w:pPr>
    </w:p>
    <w:p w14:paraId="6B760F09" w14:textId="1E3D72D5" w:rsidR="004D288C" w:rsidRPr="00B86F9F" w:rsidRDefault="00111B1D" w:rsidP="00111B1D">
      <w:pPr>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4DCBC617" w14:textId="77777777" w:rsidR="00111B1D" w:rsidRPr="00B86F9F" w:rsidRDefault="00111B1D" w:rsidP="00111B1D">
      <w:pPr>
        <w:rPr>
          <w:rFonts w:cs="Arial"/>
          <w:szCs w:val="20"/>
        </w:rPr>
      </w:pPr>
    </w:p>
    <w:p w14:paraId="16C556A9" w14:textId="6D26CD2B" w:rsidR="00DA00EB" w:rsidRPr="00B86F9F" w:rsidRDefault="002B2D05" w:rsidP="005F6631">
      <w:pPr>
        <w:pStyle w:val="Naslov2"/>
        <w:numPr>
          <w:ilvl w:val="1"/>
          <w:numId w:val="12"/>
        </w:numPr>
        <w:spacing w:line="260" w:lineRule="atLeast"/>
        <w:ind w:left="426" w:hanging="426"/>
        <w:rPr>
          <w:rFonts w:cs="Arial"/>
          <w:szCs w:val="20"/>
        </w:rPr>
      </w:pPr>
      <w:bookmarkStart w:id="60" w:name="_Toc192229959"/>
      <w:r w:rsidRPr="00B86F9F">
        <w:rPr>
          <w:rFonts w:cs="Arial"/>
          <w:szCs w:val="20"/>
        </w:rPr>
        <w:t>Sestavljanje ponudbe</w:t>
      </w:r>
      <w:bookmarkEnd w:id="60"/>
      <w:r w:rsidR="00FC70A9" w:rsidRPr="00B86F9F">
        <w:rPr>
          <w:rFonts w:cs="Arial"/>
          <w:szCs w:val="20"/>
        </w:rPr>
        <w:t xml:space="preserve"> </w:t>
      </w:r>
    </w:p>
    <w:p w14:paraId="2ADE67A4" w14:textId="54C8249E" w:rsidR="009416A1" w:rsidRPr="00B86F9F" w:rsidRDefault="009416A1" w:rsidP="00A9297B">
      <w:pPr>
        <w:rPr>
          <w:rFonts w:cs="Arial"/>
          <w:szCs w:val="20"/>
        </w:rPr>
      </w:pPr>
    </w:p>
    <w:p w14:paraId="65DABDD6" w14:textId="1DF06C4A" w:rsidR="006A0C43" w:rsidRPr="00B86F9F" w:rsidRDefault="006A0C43" w:rsidP="00A9297B">
      <w:pPr>
        <w:numPr>
          <w:ilvl w:val="2"/>
          <w:numId w:val="2"/>
        </w:numPr>
        <w:rPr>
          <w:rFonts w:cs="Arial"/>
          <w:b/>
          <w:bCs/>
          <w:i/>
          <w:szCs w:val="20"/>
        </w:rPr>
      </w:pPr>
      <w:bookmarkStart w:id="61" w:name="_Toc515259690"/>
      <w:bookmarkStart w:id="62" w:name="_Toc53052000"/>
      <w:bookmarkStart w:id="63" w:name="_Hlk518293698"/>
      <w:r w:rsidRPr="00B86F9F">
        <w:rPr>
          <w:rFonts w:cs="Arial"/>
          <w:b/>
          <w:bCs/>
          <w:i/>
          <w:szCs w:val="20"/>
        </w:rPr>
        <w:t>Obraz</w:t>
      </w:r>
      <w:r w:rsidR="003D15CB" w:rsidRPr="00B86F9F">
        <w:rPr>
          <w:rFonts w:cs="Arial"/>
          <w:b/>
          <w:bCs/>
          <w:i/>
          <w:szCs w:val="20"/>
        </w:rPr>
        <w:t>ec</w:t>
      </w:r>
      <w:r w:rsidRPr="00B86F9F">
        <w:rPr>
          <w:rFonts w:cs="Arial"/>
          <w:b/>
          <w:bCs/>
          <w:i/>
          <w:szCs w:val="20"/>
        </w:rPr>
        <w:t xml:space="preserve"> »Predračun«</w:t>
      </w:r>
      <w:bookmarkEnd w:id="61"/>
      <w:bookmarkEnd w:id="62"/>
    </w:p>
    <w:bookmarkEnd w:id="63"/>
    <w:p w14:paraId="13B1AF69" w14:textId="77777777" w:rsidR="006A0C43" w:rsidRPr="00B86F9F" w:rsidRDefault="006A0C43" w:rsidP="00A9297B">
      <w:pPr>
        <w:rPr>
          <w:rFonts w:cs="Arial"/>
          <w:szCs w:val="20"/>
        </w:rPr>
      </w:pPr>
    </w:p>
    <w:p w14:paraId="180C5897" w14:textId="06E0808A" w:rsidR="00E376FE" w:rsidRPr="00B86F9F" w:rsidRDefault="00E376FE" w:rsidP="0055217A">
      <w:pPr>
        <w:rPr>
          <w:rFonts w:cs="Arial"/>
          <w:szCs w:val="20"/>
        </w:rPr>
      </w:pPr>
      <w:bookmarkStart w:id="64" w:name="_Hlk519679972"/>
      <w:r w:rsidRPr="00B86F9F">
        <w:rPr>
          <w:rFonts w:cs="Arial"/>
          <w:szCs w:val="20"/>
        </w:rPr>
        <w:t xml:space="preserve">Ponudnik mora v Predračunu ponujati vse postavke, ob upoštevanju </w:t>
      </w:r>
      <w:r w:rsidR="00865752">
        <w:rPr>
          <w:rFonts w:cs="Arial"/>
          <w:szCs w:val="20"/>
        </w:rPr>
        <w:t>t</w:t>
      </w:r>
      <w:r w:rsidR="00D15C78" w:rsidRPr="00B86F9F">
        <w:rPr>
          <w:rFonts w:cs="Arial"/>
          <w:szCs w:val="20"/>
        </w:rPr>
        <w:t xml:space="preserve">ehničnih </w:t>
      </w:r>
      <w:r w:rsidRPr="00B86F9F">
        <w:rPr>
          <w:rFonts w:cs="Arial"/>
          <w:szCs w:val="20"/>
        </w:rPr>
        <w:t>specifikacij</w:t>
      </w:r>
      <w:r w:rsidR="00224B01">
        <w:rPr>
          <w:rFonts w:cs="Arial"/>
          <w:szCs w:val="20"/>
        </w:rPr>
        <w:t xml:space="preserve"> -</w:t>
      </w:r>
      <w:r w:rsidR="00B44745">
        <w:rPr>
          <w:rFonts w:cs="Arial"/>
          <w:szCs w:val="20"/>
        </w:rPr>
        <w:t xml:space="preserve"> </w:t>
      </w:r>
      <w:r w:rsidR="00224B01">
        <w:rPr>
          <w:rFonts w:cs="Arial"/>
          <w:szCs w:val="20"/>
        </w:rPr>
        <w:t>PZI</w:t>
      </w:r>
      <w:r w:rsidRPr="00B86F9F">
        <w:rPr>
          <w:rFonts w:cs="Arial"/>
          <w:szCs w:val="20"/>
        </w:rPr>
        <w:t>, ki so del dokumentacije naročila.</w:t>
      </w:r>
      <w:r w:rsidR="0055217A" w:rsidRPr="00B86F9F">
        <w:rPr>
          <w:rFonts w:cs="Arial"/>
          <w:szCs w:val="20"/>
        </w:rPr>
        <w:t xml:space="preserve"> Naročnik bo po izvedeni dražbi vsem ponudnikom k skupni ponudbeni ceni dodal vrednost iz </w:t>
      </w:r>
      <w:r w:rsidR="00D1301A" w:rsidRPr="00B86F9F">
        <w:rPr>
          <w:rFonts w:cs="Arial"/>
          <w:szCs w:val="20"/>
        </w:rPr>
        <w:t>četrtega</w:t>
      </w:r>
      <w:r w:rsidR="0055217A" w:rsidRPr="00B86F9F">
        <w:rPr>
          <w:rFonts w:cs="Arial"/>
          <w:szCs w:val="20"/>
        </w:rPr>
        <w:t xml:space="preserve"> odstavka </w:t>
      </w:r>
      <w:r w:rsidR="00D1301A" w:rsidRPr="00B86F9F">
        <w:rPr>
          <w:rFonts w:cs="Arial"/>
          <w:szCs w:val="20"/>
        </w:rPr>
        <w:t>5</w:t>
      </w:r>
      <w:r w:rsidR="0055217A" w:rsidRPr="00B86F9F">
        <w:rPr>
          <w:rFonts w:cs="Arial"/>
          <w:szCs w:val="20"/>
        </w:rPr>
        <w:t>. člena pogodbe.</w:t>
      </w:r>
    </w:p>
    <w:p w14:paraId="2CAF454A" w14:textId="77777777" w:rsidR="00E376FE" w:rsidRPr="00B86F9F" w:rsidRDefault="00E376FE" w:rsidP="00E376FE">
      <w:pPr>
        <w:rPr>
          <w:rFonts w:cs="Arial"/>
          <w:szCs w:val="20"/>
        </w:rPr>
      </w:pPr>
    </w:p>
    <w:p w14:paraId="5B01F6B5" w14:textId="734165A4" w:rsidR="00E376FE" w:rsidRPr="00B86F9F" w:rsidRDefault="00E376FE" w:rsidP="00E376FE">
      <w:pPr>
        <w:rPr>
          <w:rFonts w:cs="Arial"/>
          <w:szCs w:val="20"/>
        </w:rPr>
      </w:pPr>
      <w:r w:rsidRPr="00B86F9F">
        <w:rPr>
          <w:rFonts w:cs="Arial"/>
          <w:szCs w:val="20"/>
        </w:rPr>
        <w:t>Ponudbena cena mora zajemati vse davke, popuste, stroške, ki vplivajo na oblikovanje ponudbene cene.</w:t>
      </w:r>
      <w:r w:rsidR="00936793" w:rsidRPr="00B86F9F">
        <w:rPr>
          <w:rFonts w:cs="Arial"/>
          <w:szCs w:val="20"/>
        </w:rPr>
        <w:t xml:space="preserve"> V ceni opreme mora biti zajeta dobava, izdelava, transport in montaža, oziroma postavitev le-te na predvideno mesto.</w:t>
      </w:r>
    </w:p>
    <w:p w14:paraId="75625AE3" w14:textId="77777777" w:rsidR="00E376FE" w:rsidRPr="00B86F9F" w:rsidRDefault="00E376FE" w:rsidP="00E376FE">
      <w:pPr>
        <w:rPr>
          <w:rFonts w:cs="Arial"/>
          <w:szCs w:val="20"/>
        </w:rPr>
      </w:pPr>
    </w:p>
    <w:p w14:paraId="5945AE33" w14:textId="77777777" w:rsidR="00E376FE" w:rsidRPr="00B86F9F" w:rsidRDefault="00E376FE" w:rsidP="00E376FE">
      <w:pPr>
        <w:shd w:val="clear" w:color="auto" w:fill="FFFFFF"/>
        <w:rPr>
          <w:rFonts w:cs="Arial"/>
          <w:szCs w:val="20"/>
        </w:rPr>
      </w:pPr>
      <w:r w:rsidRPr="00B86F9F">
        <w:rPr>
          <w:rFonts w:cs="Arial"/>
          <w:bCs/>
          <w:szCs w:val="20"/>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3DAD822E" w:rsidR="00E376FE" w:rsidRPr="00B86F9F" w:rsidRDefault="00E376FE" w:rsidP="00E376FE">
      <w:pPr>
        <w:shd w:val="clear" w:color="auto" w:fill="FFFFFF"/>
        <w:rPr>
          <w:rFonts w:cs="Arial"/>
          <w:bCs/>
          <w:szCs w:val="20"/>
        </w:rPr>
      </w:pPr>
    </w:p>
    <w:p w14:paraId="58F33A3B" w14:textId="5B26165F" w:rsidR="00E376FE" w:rsidRPr="00B86F9F" w:rsidRDefault="00E376FE" w:rsidP="00E376FE">
      <w:pPr>
        <w:rPr>
          <w:rFonts w:cs="Arial"/>
          <w:szCs w:val="20"/>
        </w:rPr>
      </w:pPr>
      <w:r w:rsidRPr="00B86F9F">
        <w:rPr>
          <w:rFonts w:cs="Arial"/>
          <w:szCs w:val="20"/>
        </w:rPr>
        <w:t>Ponudnik izpolni vse postavke v Predračunu, in sicer vpiše vse cene na dve decimalni mesti. Če ponudnik cene za posamezno postavko ne vpiše, sistem ne dopusti oddaje take ponudbe. Če vpiše ceno 0 (nič) EUR, se šteje, da ponuja postavko brezplačno.</w:t>
      </w:r>
    </w:p>
    <w:p w14:paraId="5F35273C" w14:textId="4870AE48" w:rsidR="00760315" w:rsidRPr="00B86F9F" w:rsidRDefault="00760315" w:rsidP="00E376FE">
      <w:pPr>
        <w:rPr>
          <w:rFonts w:cs="Arial"/>
          <w:szCs w:val="20"/>
        </w:rPr>
      </w:pPr>
    </w:p>
    <w:p w14:paraId="060DD1D0" w14:textId="6B70412E" w:rsidR="00E376FE" w:rsidRPr="00B86F9F" w:rsidRDefault="00A86E22" w:rsidP="00E376FE">
      <w:pPr>
        <w:rPr>
          <w:rFonts w:cs="Arial"/>
          <w:szCs w:val="20"/>
        </w:rPr>
      </w:pPr>
      <w:r w:rsidRPr="00B86F9F">
        <w:rPr>
          <w:rFonts w:cs="Arial"/>
          <w:szCs w:val="20"/>
        </w:rPr>
        <w:t>V dokumen</w:t>
      </w:r>
      <w:r w:rsidR="00717F10" w:rsidRPr="00B86F9F">
        <w:rPr>
          <w:rFonts w:cs="Arial"/>
          <w:szCs w:val="20"/>
        </w:rPr>
        <w:t>taciji naročila</w:t>
      </w:r>
      <w:r w:rsidRPr="00B86F9F">
        <w:rPr>
          <w:rFonts w:cs="Arial"/>
          <w:szCs w:val="20"/>
        </w:rPr>
        <w:t xml:space="preserve"> je pri posameznih artiklih primeroma navedena blagovna znamka. Ponudnik lahko za vse te primere ponudi artikel, ki je naveden kot primer ali enakovreden artikel.</w:t>
      </w:r>
    </w:p>
    <w:p w14:paraId="155E67EE" w14:textId="77777777" w:rsidR="00A86E22" w:rsidRPr="00B86F9F" w:rsidRDefault="00A86E22" w:rsidP="00E376FE">
      <w:pPr>
        <w:rPr>
          <w:rFonts w:cs="Arial"/>
          <w:szCs w:val="20"/>
        </w:rPr>
      </w:pPr>
    </w:p>
    <w:p w14:paraId="5B36CD03" w14:textId="77777777" w:rsidR="00E376FE" w:rsidRPr="00B86F9F" w:rsidRDefault="00E376FE" w:rsidP="00E376FE">
      <w:pPr>
        <w:rPr>
          <w:rFonts w:cs="Arial"/>
          <w:szCs w:val="20"/>
        </w:rPr>
      </w:pPr>
      <w:r w:rsidRPr="00B86F9F">
        <w:rPr>
          <w:rFonts w:cs="Arial"/>
          <w:szCs w:val="20"/>
        </w:rPr>
        <w:t xml:space="preserve">Naročnik v primeru, da ponudnik poleg cen, vpisanih v sistemu e-JN, v ponudbeni dokumentaciji predloži dokumente z vpisanimi ponudbenimi cenami, teh vpisov ne bo upošteval in se bo štelo, da ponudnik ponuja cene, kot bodo vpisane v sistemu e-JN v </w:t>
      </w:r>
      <w:r w:rsidRPr="00B86F9F">
        <w:rPr>
          <w:rFonts w:cs="Arial"/>
          <w:bCs/>
          <w:szCs w:val="20"/>
        </w:rPr>
        <w:t>razdelku »Skupna ponudbena vrednost«</w:t>
      </w:r>
      <w:r w:rsidRPr="00B86F9F">
        <w:rPr>
          <w:rFonts w:cs="Arial"/>
          <w:szCs w:val="20"/>
        </w:rPr>
        <w:t>.</w:t>
      </w:r>
    </w:p>
    <w:p w14:paraId="6063CB9F" w14:textId="77777777" w:rsidR="00E376FE" w:rsidRPr="00B86F9F" w:rsidRDefault="00E376FE" w:rsidP="00E376FE">
      <w:pPr>
        <w:rPr>
          <w:rFonts w:cs="Arial"/>
          <w:szCs w:val="20"/>
        </w:rPr>
      </w:pPr>
    </w:p>
    <w:p w14:paraId="6F87834D" w14:textId="7B49E10B" w:rsidR="00E376FE" w:rsidRPr="00B86F9F" w:rsidRDefault="00E376FE" w:rsidP="00E376FE">
      <w:pPr>
        <w:rPr>
          <w:rFonts w:cs="Arial"/>
          <w:szCs w:val="20"/>
        </w:rPr>
      </w:pPr>
      <w:r w:rsidRPr="00B86F9F">
        <w:rPr>
          <w:rFonts w:cs="Arial"/>
          <w:szCs w:val="20"/>
        </w:rPr>
        <w:t xml:space="preserve">Ponudnik v sistem v tabelo predračuna, kjer je stolpec »Ponujeno (naziv)«, ne vpisuje ničesar. </w:t>
      </w:r>
      <w:r w:rsidR="00B669B1" w:rsidRPr="00B86F9F">
        <w:rPr>
          <w:rFonts w:cs="Arial"/>
          <w:szCs w:val="20"/>
        </w:rPr>
        <w:t>Če ponudnik v ta stolpec karkoli vpiše, naročnik tega ne bo upošteval.</w:t>
      </w:r>
    </w:p>
    <w:p w14:paraId="03B2447D" w14:textId="77777777" w:rsidR="00286B34" w:rsidRPr="00B86F9F" w:rsidRDefault="00286B34" w:rsidP="00A9297B">
      <w:pPr>
        <w:rPr>
          <w:rFonts w:cs="Arial"/>
          <w:szCs w:val="20"/>
        </w:rPr>
      </w:pPr>
    </w:p>
    <w:p w14:paraId="0AE60F20" w14:textId="2F19BE9F" w:rsidR="002C427C" w:rsidRPr="00B86F9F" w:rsidRDefault="008F0E5E" w:rsidP="00A9297B">
      <w:pPr>
        <w:pStyle w:val="Naslov3"/>
        <w:spacing w:line="260" w:lineRule="atLeast"/>
        <w:rPr>
          <w:rFonts w:cs="Arial"/>
          <w:i/>
          <w:szCs w:val="20"/>
        </w:rPr>
      </w:pPr>
      <w:bookmarkStart w:id="65" w:name="_Toc77661577"/>
      <w:bookmarkStart w:id="66" w:name="_Toc336851751"/>
      <w:bookmarkStart w:id="67" w:name="_Toc336851799"/>
      <w:bookmarkStart w:id="68" w:name="_Toc192229960"/>
      <w:bookmarkStart w:id="69" w:name="_Hlk506301483"/>
      <w:bookmarkEnd w:id="64"/>
      <w:bookmarkEnd w:id="65"/>
      <w:r w:rsidRPr="00B86F9F">
        <w:rPr>
          <w:rFonts w:cs="Arial"/>
          <w:i/>
          <w:szCs w:val="20"/>
        </w:rPr>
        <w:t>Obrazec</w:t>
      </w:r>
      <w:bookmarkEnd w:id="66"/>
      <w:bookmarkEnd w:id="67"/>
      <w:r w:rsidR="00717F10" w:rsidRPr="00B86F9F">
        <w:rPr>
          <w:rFonts w:cs="Arial"/>
          <w:i/>
          <w:szCs w:val="20"/>
        </w:rPr>
        <w:t xml:space="preserve"> »ESPD« - za vse gospodarske subjekte</w:t>
      </w:r>
      <w:bookmarkEnd w:id="68"/>
    </w:p>
    <w:bookmarkEnd w:id="69"/>
    <w:p w14:paraId="36DEF71F" w14:textId="77777777" w:rsidR="000D2543" w:rsidRPr="00B86F9F" w:rsidRDefault="000D2543" w:rsidP="00A9297B">
      <w:pPr>
        <w:rPr>
          <w:rFonts w:cs="Arial"/>
          <w:szCs w:val="20"/>
        </w:rPr>
      </w:pPr>
    </w:p>
    <w:p w14:paraId="3B3B11DF" w14:textId="2BF7BE53" w:rsidR="00717F10" w:rsidRPr="00B86F9F" w:rsidRDefault="00717F10" w:rsidP="00717F10">
      <w:pPr>
        <w:suppressAutoHyphens/>
        <w:autoSpaceDN w:val="0"/>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B86F9F" w:rsidRDefault="00BB627C" w:rsidP="00717F10">
      <w:pPr>
        <w:suppressAutoHyphens/>
        <w:autoSpaceDN w:val="0"/>
        <w:textAlignment w:val="baseline"/>
        <w:rPr>
          <w:rFonts w:cs="Arial"/>
          <w:szCs w:val="20"/>
        </w:rPr>
      </w:pPr>
    </w:p>
    <w:p w14:paraId="64296D5A" w14:textId="4E0124C0" w:rsidR="00717F10" w:rsidRPr="00B86F9F" w:rsidRDefault="00717F10" w:rsidP="00717F10">
      <w:pPr>
        <w:suppressAutoHyphens/>
        <w:autoSpaceDN w:val="0"/>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 xml:space="preserve">(Uradni list RS, št. 69/11 – uradno prečiščeno besedilo, 158/20, 3/22 – </w:t>
      </w:r>
      <w:proofErr w:type="spellStart"/>
      <w:r w:rsidR="00333F21" w:rsidRPr="00B86F9F">
        <w:rPr>
          <w:rFonts w:cs="Arial"/>
          <w:szCs w:val="20"/>
          <w:lang w:eastAsia="sl-SI"/>
        </w:rPr>
        <w:t>ZDeb</w:t>
      </w:r>
      <w:proofErr w:type="spellEnd"/>
      <w:r w:rsidR="00333F21" w:rsidRPr="00B86F9F">
        <w:rPr>
          <w:rFonts w:cs="Arial"/>
          <w:szCs w:val="20"/>
          <w:lang w:eastAsia="sl-SI"/>
        </w:rPr>
        <w:t xml:space="preserve"> in 16/23 – </w:t>
      </w:r>
      <w:proofErr w:type="spellStart"/>
      <w:r w:rsidR="00333F21" w:rsidRPr="00B86F9F">
        <w:rPr>
          <w:rFonts w:cs="Arial"/>
          <w:szCs w:val="20"/>
          <w:lang w:eastAsia="sl-SI"/>
        </w:rPr>
        <w:t>ZZPri</w:t>
      </w:r>
      <w:proofErr w:type="spellEnd"/>
      <w:r w:rsidR="00333F21" w:rsidRPr="00B86F9F">
        <w:rPr>
          <w:rFonts w:cs="Arial"/>
          <w:szCs w:val="20"/>
          <w:lang w:eastAsia="sl-SI"/>
        </w:rPr>
        <w:t xml:space="preserve">; v nadaljnjem besedilu </w:t>
      </w:r>
      <w:proofErr w:type="spellStart"/>
      <w:r w:rsidR="00333F21" w:rsidRPr="00B86F9F">
        <w:rPr>
          <w:rFonts w:cs="Arial"/>
          <w:szCs w:val="20"/>
          <w:lang w:eastAsia="sl-SI"/>
        </w:rPr>
        <w:t>ZIntPK</w:t>
      </w:r>
      <w:proofErr w:type="spellEnd"/>
      <w:r w:rsidR="00333F21" w:rsidRPr="00B86F9F">
        <w:rPr>
          <w:rFonts w:cs="Arial"/>
          <w:szCs w:val="20"/>
          <w:lang w:eastAsia="sl-SI"/>
        </w:rPr>
        <w:t>) ter izjavo, da ne obstaja izključitveni razlog, določen v podtočki 5 poglavja 10.1 Razlogi za izključitev teh navodil</w:t>
      </w:r>
      <w:r w:rsidRPr="00B86F9F">
        <w:rPr>
          <w:rFonts w:cs="Arial"/>
          <w:szCs w:val="20"/>
          <w:lang w:eastAsia="sl-SI"/>
        </w:rPr>
        <w:t>.</w:t>
      </w:r>
    </w:p>
    <w:p w14:paraId="245511A1" w14:textId="77777777" w:rsidR="00717F10" w:rsidRPr="00B86F9F" w:rsidRDefault="00717F10" w:rsidP="00717F10">
      <w:pPr>
        <w:suppressAutoHyphens/>
        <w:autoSpaceDN w:val="0"/>
        <w:textAlignment w:val="baseline"/>
        <w:rPr>
          <w:rFonts w:cs="Arial"/>
          <w:szCs w:val="20"/>
          <w:highlight w:val="yellow"/>
          <w:lang w:eastAsia="sl-SI"/>
        </w:rPr>
      </w:pPr>
    </w:p>
    <w:p w14:paraId="121F8B8C" w14:textId="77777777"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AC168D">
      <w:pPr>
        <w:suppressAutoHyphens/>
        <w:autoSpaceDN w:val="0"/>
        <w:textAlignment w:val="baseline"/>
        <w:rPr>
          <w:rFonts w:cs="Arial"/>
          <w:szCs w:val="20"/>
          <w:lang w:eastAsia="sl-SI"/>
        </w:rPr>
      </w:pPr>
    </w:p>
    <w:p w14:paraId="31253B8D" w14:textId="77777777"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AC168D">
      <w:pPr>
        <w:suppressAutoHyphens/>
        <w:autoSpaceDN w:val="0"/>
        <w:textAlignment w:val="baseline"/>
        <w:rPr>
          <w:rFonts w:cs="Arial"/>
          <w:szCs w:val="20"/>
          <w:lang w:eastAsia="sl-SI"/>
        </w:rPr>
      </w:pPr>
    </w:p>
    <w:p w14:paraId="17ECCB13" w14:textId="3585C62C"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6"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AC168D">
      <w:pPr>
        <w:suppressAutoHyphens/>
        <w:autoSpaceDN w:val="0"/>
        <w:textAlignment w:val="baseline"/>
        <w:rPr>
          <w:rFonts w:cs="Arial"/>
          <w:szCs w:val="20"/>
          <w:lang w:eastAsia="sl-SI"/>
        </w:rPr>
      </w:pPr>
    </w:p>
    <w:p w14:paraId="51C8F214" w14:textId="77777777"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AC168D">
      <w:pPr>
        <w:suppressAutoHyphens/>
        <w:autoSpaceDN w:val="0"/>
        <w:textAlignment w:val="baseline"/>
        <w:rPr>
          <w:rFonts w:cs="Arial"/>
          <w:szCs w:val="20"/>
          <w:lang w:eastAsia="sl-SI"/>
        </w:rPr>
      </w:pPr>
    </w:p>
    <w:p w14:paraId="68EEBAB0" w14:textId="77777777"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w:t>
      </w:r>
      <w:r w:rsidRPr="00B86F9F">
        <w:rPr>
          <w:rFonts w:cs="Arial"/>
          <w:szCs w:val="20"/>
          <w:lang w:eastAsia="sl-SI"/>
        </w:rPr>
        <w:lastRenderedPageBreak/>
        <w:t xml:space="preserve">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AC168D">
      <w:pPr>
        <w:suppressAutoHyphens/>
        <w:autoSpaceDN w:val="0"/>
        <w:textAlignment w:val="baseline"/>
        <w:rPr>
          <w:rFonts w:cs="Arial"/>
          <w:szCs w:val="20"/>
          <w:lang w:eastAsia="sl-SI"/>
        </w:rPr>
      </w:pPr>
    </w:p>
    <w:p w14:paraId="13DC74A3" w14:textId="34771965" w:rsidR="00717F10" w:rsidRPr="00B86F9F" w:rsidRDefault="00AC168D" w:rsidP="00AC168D">
      <w:pPr>
        <w:suppressAutoHyphens/>
        <w:autoSpaceDN w:val="0"/>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2E74972C" w14:textId="77777777" w:rsidR="00206984" w:rsidRPr="00B86F9F" w:rsidRDefault="00206984" w:rsidP="00717F10">
      <w:pPr>
        <w:suppressAutoHyphens/>
        <w:autoSpaceDN w:val="0"/>
        <w:textAlignment w:val="baseline"/>
        <w:rPr>
          <w:rFonts w:cs="Arial"/>
          <w:szCs w:val="20"/>
        </w:rPr>
      </w:pPr>
    </w:p>
    <w:p w14:paraId="1FD0C694" w14:textId="60C9B100" w:rsidR="00CC360B" w:rsidRPr="00B86F9F" w:rsidRDefault="00CC360B" w:rsidP="00A9297B">
      <w:pPr>
        <w:pStyle w:val="Naslov3"/>
        <w:spacing w:line="260" w:lineRule="atLeast"/>
        <w:rPr>
          <w:rFonts w:cs="Arial"/>
          <w:szCs w:val="20"/>
        </w:rPr>
      </w:pPr>
      <w:bookmarkStart w:id="70" w:name="_Toc77661579"/>
      <w:bookmarkStart w:id="71" w:name="_Toc77661580"/>
      <w:bookmarkStart w:id="72" w:name="_Toc77661581"/>
      <w:bookmarkStart w:id="73" w:name="_Toc77661582"/>
      <w:bookmarkStart w:id="74" w:name="_Toc192229961"/>
      <w:bookmarkEnd w:id="70"/>
      <w:bookmarkEnd w:id="71"/>
      <w:bookmarkEnd w:id="72"/>
      <w:bookmarkEnd w:id="73"/>
      <w:r w:rsidRPr="00B86F9F">
        <w:rPr>
          <w:rFonts w:cs="Arial"/>
          <w:szCs w:val="20"/>
        </w:rPr>
        <w:t>Drugi dokumenti ponudbe</w:t>
      </w:r>
      <w:bookmarkEnd w:id="74"/>
      <w:r w:rsidRPr="00B86F9F">
        <w:rPr>
          <w:rFonts w:cs="Arial"/>
          <w:szCs w:val="20"/>
        </w:rPr>
        <w:t xml:space="preserve"> </w:t>
      </w:r>
    </w:p>
    <w:p w14:paraId="75170B7D" w14:textId="77777777" w:rsidR="00CC360B" w:rsidRPr="00B86F9F" w:rsidRDefault="00CC360B" w:rsidP="00A9297B">
      <w:pPr>
        <w:rPr>
          <w:rFonts w:cs="Arial"/>
          <w:szCs w:val="20"/>
        </w:rPr>
      </w:pPr>
    </w:p>
    <w:p w14:paraId="1020AEED" w14:textId="77777777" w:rsidR="00CC360B" w:rsidRPr="00B86F9F" w:rsidRDefault="00CC360B" w:rsidP="00A9297B">
      <w:pPr>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A9297B">
      <w:pPr>
        <w:rPr>
          <w:rFonts w:cs="Arial"/>
          <w:szCs w:val="20"/>
        </w:rPr>
      </w:pPr>
    </w:p>
    <w:p w14:paraId="428A5412" w14:textId="6364508C" w:rsidR="00CC360B" w:rsidRPr="00B86F9F" w:rsidRDefault="00CC360B" w:rsidP="00A9297B">
      <w:pPr>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A72F197" w14:textId="77777777" w:rsidR="00BB627C" w:rsidRPr="00B86F9F" w:rsidRDefault="00BB627C" w:rsidP="00A9297B">
      <w:pPr>
        <w:rPr>
          <w:rFonts w:cs="Arial"/>
          <w:szCs w:val="20"/>
        </w:rPr>
      </w:pPr>
    </w:p>
    <w:p w14:paraId="48706C7F" w14:textId="77777777" w:rsidR="00AF0EAF" w:rsidRPr="00B86F9F" w:rsidRDefault="00AF0EAF" w:rsidP="00AF0EAF">
      <w:pPr>
        <w:pStyle w:val="Naslov4"/>
        <w:spacing w:line="260" w:lineRule="atLeast"/>
        <w:rPr>
          <w:rFonts w:cs="Arial"/>
          <w:i/>
          <w:szCs w:val="20"/>
        </w:rPr>
      </w:pPr>
      <w:bookmarkStart w:id="75" w:name="_Toc192229962"/>
      <w:r w:rsidRPr="00B86F9F">
        <w:rPr>
          <w:rFonts w:cs="Arial"/>
          <w:i/>
          <w:szCs w:val="20"/>
        </w:rPr>
        <w:t>Obrazec »Soglasje podizvajalca za neposredna plačila«</w:t>
      </w:r>
      <w:bookmarkEnd w:id="75"/>
    </w:p>
    <w:p w14:paraId="1BFF0DCB" w14:textId="77777777" w:rsidR="00AF0EAF" w:rsidRPr="00B86F9F" w:rsidRDefault="00AF0EAF" w:rsidP="00AF0EAF">
      <w:pPr>
        <w:rPr>
          <w:rFonts w:cs="Arial"/>
          <w:szCs w:val="20"/>
        </w:rPr>
      </w:pPr>
    </w:p>
    <w:p w14:paraId="22C0ED6E" w14:textId="77777777" w:rsidR="00AF0EAF" w:rsidRPr="00B86F9F" w:rsidRDefault="00AF0EAF" w:rsidP="00AF0EAF">
      <w:pPr>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Pr="00B86F9F" w:rsidRDefault="004D288C" w:rsidP="00A9297B">
      <w:pPr>
        <w:rPr>
          <w:rFonts w:cs="Arial"/>
          <w:szCs w:val="20"/>
          <w:highlight w:val="yellow"/>
        </w:rPr>
      </w:pPr>
    </w:p>
    <w:p w14:paraId="0879EB7D" w14:textId="77777777" w:rsidR="002C427C" w:rsidRPr="00B86F9F" w:rsidRDefault="002B01BB" w:rsidP="005F6631">
      <w:pPr>
        <w:pStyle w:val="Naslov2"/>
        <w:numPr>
          <w:ilvl w:val="1"/>
          <w:numId w:val="12"/>
        </w:numPr>
        <w:spacing w:line="260" w:lineRule="atLeast"/>
        <w:ind w:hanging="499"/>
        <w:jc w:val="left"/>
        <w:rPr>
          <w:rFonts w:cs="Arial"/>
          <w:szCs w:val="20"/>
        </w:rPr>
      </w:pPr>
      <w:bookmarkStart w:id="76" w:name="_Toc192229963"/>
      <w:bookmarkStart w:id="77" w:name="_Hlk14165460"/>
      <w:r w:rsidRPr="00B86F9F">
        <w:rPr>
          <w:rFonts w:cs="Arial"/>
          <w:szCs w:val="20"/>
        </w:rPr>
        <w:t>Druga določila za pripravo ponudbe</w:t>
      </w:r>
      <w:bookmarkEnd w:id="76"/>
    </w:p>
    <w:bookmarkEnd w:id="77"/>
    <w:p w14:paraId="7205E36F" w14:textId="6A0DE165" w:rsidR="00D33251" w:rsidRPr="00B86F9F" w:rsidRDefault="00D33251" w:rsidP="00A9297B">
      <w:pPr>
        <w:rPr>
          <w:rFonts w:cs="Arial"/>
          <w:szCs w:val="20"/>
          <w:highlight w:val="yellow"/>
        </w:rPr>
      </w:pPr>
    </w:p>
    <w:p w14:paraId="202343C2" w14:textId="77777777" w:rsidR="002C427C" w:rsidRPr="00B86F9F" w:rsidRDefault="002C427C" w:rsidP="00A9297B">
      <w:pPr>
        <w:pStyle w:val="Naslov3"/>
        <w:spacing w:line="260" w:lineRule="atLeast"/>
        <w:rPr>
          <w:rFonts w:cs="Arial"/>
          <w:i/>
          <w:szCs w:val="20"/>
        </w:rPr>
      </w:pPr>
      <w:bookmarkStart w:id="78" w:name="_Toc336851754"/>
      <w:bookmarkStart w:id="79" w:name="_Toc336851802"/>
      <w:bookmarkStart w:id="80" w:name="_Toc192229964"/>
      <w:r w:rsidRPr="00B86F9F">
        <w:rPr>
          <w:rFonts w:cs="Arial"/>
          <w:i/>
          <w:szCs w:val="20"/>
        </w:rPr>
        <w:t>Skupna ponudba</w:t>
      </w:r>
      <w:bookmarkEnd w:id="78"/>
      <w:bookmarkEnd w:id="79"/>
      <w:bookmarkEnd w:id="80"/>
    </w:p>
    <w:p w14:paraId="03EB317D" w14:textId="77777777" w:rsidR="008E4247" w:rsidRPr="00B86F9F" w:rsidRDefault="008E4247" w:rsidP="00A9297B">
      <w:pPr>
        <w:rPr>
          <w:rFonts w:cs="Arial"/>
          <w:szCs w:val="20"/>
        </w:rPr>
      </w:pPr>
    </w:p>
    <w:p w14:paraId="5B84201E" w14:textId="77777777" w:rsidR="00DA0347" w:rsidRPr="00B86F9F" w:rsidRDefault="00DA1EC1" w:rsidP="00A9297B">
      <w:pPr>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B353B8" w:rsidRPr="00B86F9F">
        <w:rPr>
          <w:rFonts w:cs="Arial"/>
          <w:szCs w:val="20"/>
        </w:rPr>
        <w:t>10</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A9297B">
      <w:pPr>
        <w:rPr>
          <w:rFonts w:cs="Arial"/>
          <w:szCs w:val="20"/>
        </w:rPr>
      </w:pPr>
    </w:p>
    <w:p w14:paraId="519B2AA9" w14:textId="76D114C2" w:rsidR="008022A9" w:rsidRPr="00B86F9F" w:rsidRDefault="008022A9" w:rsidP="00A9297B">
      <w:pPr>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A9297B">
      <w:pPr>
        <w:rPr>
          <w:rFonts w:cs="Arial"/>
          <w:szCs w:val="20"/>
        </w:rPr>
      </w:pPr>
    </w:p>
    <w:p w14:paraId="36649F7D" w14:textId="4D0DCF89" w:rsidR="00760315" w:rsidRPr="00B86F9F" w:rsidRDefault="00760315" w:rsidP="005C6FAC">
      <w:pPr>
        <w:spacing w:line="0" w:lineRule="atLeast"/>
        <w:rPr>
          <w:rFonts w:cs="Arial"/>
          <w:szCs w:val="20"/>
        </w:rPr>
      </w:pPr>
      <w:r w:rsidRPr="00B86F9F">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 bo naročnik ravnal v skladu z devetim, desetim in enajstim odstavkom 75. člena ZJN-3.</w:t>
      </w:r>
    </w:p>
    <w:p w14:paraId="68E52706" w14:textId="77777777" w:rsidR="00760315" w:rsidRPr="00B86F9F" w:rsidRDefault="00760315" w:rsidP="005C6FAC">
      <w:pPr>
        <w:spacing w:line="0" w:lineRule="atLeast"/>
        <w:rPr>
          <w:rFonts w:cs="Arial"/>
          <w:szCs w:val="20"/>
        </w:rPr>
      </w:pPr>
    </w:p>
    <w:p w14:paraId="7695EEB2" w14:textId="25D64B41" w:rsidR="005C6FAC" w:rsidRPr="00B86F9F" w:rsidRDefault="005C6FAC" w:rsidP="005C6FAC">
      <w:pPr>
        <w:spacing w:line="0" w:lineRule="atLeast"/>
        <w:rPr>
          <w:rFonts w:cs="Arial"/>
          <w:szCs w:val="20"/>
        </w:rPr>
      </w:pPr>
      <w:r w:rsidRPr="00B86F9F">
        <w:rPr>
          <w:rFonts w:cs="Arial"/>
          <w:szCs w:val="20"/>
        </w:rPr>
        <w:t>Pogoj, določen v točk</w:t>
      </w:r>
      <w:r w:rsidR="00206984" w:rsidRPr="00B86F9F">
        <w:rPr>
          <w:rFonts w:cs="Arial"/>
          <w:szCs w:val="20"/>
        </w:rPr>
        <w:t>i</w:t>
      </w:r>
      <w:r w:rsidR="00560812" w:rsidRPr="00B86F9F">
        <w:rPr>
          <w:rFonts w:cs="Arial"/>
          <w:szCs w:val="20"/>
        </w:rPr>
        <w:t xml:space="preserve"> </w:t>
      </w:r>
      <w:r w:rsidR="00B353B8" w:rsidRPr="00B86F9F">
        <w:rPr>
          <w:rFonts w:cs="Arial"/>
          <w:szCs w:val="20"/>
        </w:rPr>
        <w:t>10</w:t>
      </w:r>
      <w:r w:rsidRPr="00B86F9F">
        <w:rPr>
          <w:rFonts w:cs="Arial"/>
          <w:szCs w:val="20"/>
        </w:rPr>
        <w:t>.1.2 (Tehnični pogoji oziroma sposobnost)</w:t>
      </w:r>
      <w:r w:rsidR="00560812" w:rsidRPr="00B86F9F">
        <w:rPr>
          <w:rFonts w:cs="Arial"/>
          <w:szCs w:val="20"/>
        </w:rPr>
        <w:t xml:space="preserve"> </w:t>
      </w:r>
      <w:r w:rsidRPr="00B86F9F">
        <w:rPr>
          <w:rFonts w:cs="Arial"/>
          <w:szCs w:val="20"/>
        </w:rPr>
        <w:t>teh navodil, gospodarski subjekti v skupni ponudbi lahko izpolnjujejo kumulativno.</w:t>
      </w:r>
      <w:r w:rsidR="00BB627C" w:rsidRPr="00B86F9F">
        <w:rPr>
          <w:rFonts w:cs="Arial"/>
          <w:szCs w:val="20"/>
        </w:rPr>
        <w:t xml:space="preserve"> </w:t>
      </w:r>
      <w:r w:rsidRPr="00B86F9F">
        <w:rPr>
          <w:rFonts w:cs="Arial"/>
          <w:szCs w:val="20"/>
        </w:rPr>
        <w:t>Dokumente, ki se nanašajo na dokazovanje tega pogoja, poda katerikoli ponudnik v skupni ponudbi.</w:t>
      </w:r>
    </w:p>
    <w:p w14:paraId="778340DD" w14:textId="77777777" w:rsidR="002461C8" w:rsidRPr="00B86F9F" w:rsidRDefault="002461C8" w:rsidP="00A9297B">
      <w:pPr>
        <w:rPr>
          <w:rFonts w:cs="Arial"/>
          <w:szCs w:val="20"/>
        </w:rPr>
      </w:pPr>
    </w:p>
    <w:p w14:paraId="18ACAFF7" w14:textId="16468612" w:rsidR="00686C29" w:rsidRPr="00B86F9F" w:rsidRDefault="00686C29" w:rsidP="00A9297B">
      <w:pPr>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A9297B">
      <w:pPr>
        <w:rPr>
          <w:rFonts w:cs="Arial"/>
          <w:szCs w:val="20"/>
        </w:rPr>
      </w:pPr>
    </w:p>
    <w:p w14:paraId="07536C0C" w14:textId="38B9D186" w:rsidR="001C31B6" w:rsidRPr="00B86F9F" w:rsidRDefault="002461C8" w:rsidP="00A9297B">
      <w:pPr>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77777777" w:rsidR="00D272B8" w:rsidRPr="00B86F9F" w:rsidRDefault="00D272B8" w:rsidP="00A9297B">
      <w:pPr>
        <w:rPr>
          <w:rFonts w:cs="Arial"/>
          <w:szCs w:val="20"/>
        </w:rPr>
      </w:pPr>
    </w:p>
    <w:p w14:paraId="06D834FB" w14:textId="77777777" w:rsidR="00A0456C" w:rsidRPr="00B86F9F" w:rsidRDefault="00A0456C" w:rsidP="00A9297B">
      <w:pPr>
        <w:pStyle w:val="Naslov3"/>
        <w:spacing w:line="260" w:lineRule="atLeast"/>
        <w:rPr>
          <w:rFonts w:cs="Arial"/>
          <w:i/>
          <w:szCs w:val="20"/>
        </w:rPr>
      </w:pPr>
      <w:bookmarkStart w:id="81" w:name="_Toc336851755"/>
      <w:bookmarkStart w:id="82" w:name="_Toc336851803"/>
      <w:bookmarkStart w:id="83" w:name="_Toc192229965"/>
      <w:bookmarkStart w:id="84" w:name="_Hlk512257833"/>
      <w:r w:rsidRPr="00B86F9F">
        <w:rPr>
          <w:rFonts w:cs="Arial"/>
          <w:i/>
          <w:szCs w:val="20"/>
        </w:rPr>
        <w:t>Ponudba s podizvajalci</w:t>
      </w:r>
      <w:bookmarkEnd w:id="81"/>
      <w:bookmarkEnd w:id="82"/>
      <w:bookmarkEnd w:id="83"/>
    </w:p>
    <w:bookmarkEnd w:id="84"/>
    <w:p w14:paraId="2F753E7A" w14:textId="77777777" w:rsidR="008E4247" w:rsidRPr="00B86F9F" w:rsidRDefault="008E4247" w:rsidP="00A9297B">
      <w:pPr>
        <w:rPr>
          <w:rFonts w:cs="Arial"/>
          <w:szCs w:val="20"/>
        </w:rPr>
      </w:pPr>
    </w:p>
    <w:p w14:paraId="634995E2" w14:textId="77777777" w:rsidR="00DA0347" w:rsidRPr="00B86F9F" w:rsidRDefault="00DA0347" w:rsidP="00A9297B">
      <w:pPr>
        <w:rPr>
          <w:rFonts w:cs="Arial"/>
          <w:szCs w:val="20"/>
        </w:rPr>
      </w:pPr>
      <w:r w:rsidRPr="00B86F9F">
        <w:rPr>
          <w:rFonts w:cs="Arial"/>
          <w:szCs w:val="20"/>
        </w:rPr>
        <w:t xml:space="preserve">V primeru, da bo ponudnik pri izvedbi naročila sodeloval s podizvajalci, mora v obrazcu »ESPD« navesti vse podizvajalce ter vsak del javnega naročila, ki ga namerava oddati v </w:t>
      </w:r>
      <w:proofErr w:type="spellStart"/>
      <w:r w:rsidRPr="00B86F9F">
        <w:rPr>
          <w:rFonts w:cs="Arial"/>
          <w:szCs w:val="20"/>
        </w:rPr>
        <w:t>podizvajanje</w:t>
      </w:r>
      <w:proofErr w:type="spellEnd"/>
      <w:r w:rsidRPr="00B86F9F">
        <w:rPr>
          <w:rFonts w:cs="Arial"/>
          <w:szCs w:val="20"/>
        </w:rPr>
        <w:t>, kontaktne podatke in zakonite zastopnike predlaganih podizvajalcev. V informacijskem sistemu e-JN označite, da gre za  ponudbo s podizvajalci in navedete vse sodelujoče gospodarske subjekte.</w:t>
      </w:r>
    </w:p>
    <w:p w14:paraId="179C30E2" w14:textId="77777777" w:rsidR="001B588B" w:rsidRPr="00B86F9F" w:rsidRDefault="001B588B" w:rsidP="00A9297B">
      <w:pPr>
        <w:rPr>
          <w:rFonts w:cs="Arial"/>
          <w:szCs w:val="20"/>
        </w:rPr>
      </w:pPr>
    </w:p>
    <w:p w14:paraId="5E0C1C40" w14:textId="0AE13E8D" w:rsidR="001B588B" w:rsidRPr="00B86F9F" w:rsidRDefault="001B588B" w:rsidP="00A9297B">
      <w:pPr>
        <w:rPr>
          <w:rFonts w:cs="Arial"/>
          <w:szCs w:val="20"/>
        </w:rPr>
      </w:pPr>
      <w:r w:rsidRPr="00B86F9F">
        <w:rPr>
          <w:rFonts w:cs="Arial"/>
          <w:szCs w:val="20"/>
        </w:rPr>
        <w:t xml:space="preserve">Naročnik bo zavrnil podizvajalca, če bodo pri njem obstajali razlogi za izključitev, oziroma ne bo izpolnjeval pogojev iz točk </w:t>
      </w:r>
      <w:r w:rsidR="00B353B8" w:rsidRPr="00B86F9F">
        <w:rPr>
          <w:rFonts w:cs="Arial"/>
          <w:szCs w:val="20"/>
        </w:rPr>
        <w:t>10</w:t>
      </w:r>
      <w:r w:rsidRPr="00B86F9F">
        <w:rPr>
          <w:rFonts w:cs="Arial"/>
          <w:szCs w:val="20"/>
        </w:rPr>
        <w:t>.1.1 navodil.</w:t>
      </w:r>
    </w:p>
    <w:p w14:paraId="7E295FA4" w14:textId="14470E2B" w:rsidR="00A2589F" w:rsidRPr="00B86F9F" w:rsidRDefault="00A2589F" w:rsidP="00A9297B">
      <w:pPr>
        <w:rPr>
          <w:rFonts w:cs="Arial"/>
          <w:szCs w:val="20"/>
        </w:rPr>
      </w:pPr>
    </w:p>
    <w:p w14:paraId="627F5803" w14:textId="7520902B" w:rsidR="00484689" w:rsidRPr="00472C31" w:rsidRDefault="00484689" w:rsidP="00A9297B">
      <w:pPr>
        <w:rPr>
          <w:rFonts w:cs="Arial"/>
          <w:szCs w:val="20"/>
        </w:rPr>
      </w:pPr>
      <w:r w:rsidRPr="00B86F9F">
        <w:rPr>
          <w:rFonts w:cs="Arial"/>
          <w:szCs w:val="20"/>
        </w:rPr>
        <w:t>Podizvajalec mora (poleg ponudnika) izpolnjevati pogoj iz točke 10.1.2 če</w:t>
      </w:r>
      <w:r w:rsidR="00A3272F">
        <w:rPr>
          <w:rFonts w:cs="Arial"/>
          <w:szCs w:val="20"/>
        </w:rPr>
        <w:t xml:space="preserve"> bo izvajal </w:t>
      </w:r>
      <w:r w:rsidR="00A3272F" w:rsidRPr="001D2740">
        <w:rPr>
          <w:rFonts w:cs="Arial"/>
          <w:szCs w:val="20"/>
          <w:lang w:eastAsia="sl-SI"/>
        </w:rPr>
        <w:t xml:space="preserve">dobavo in montažo vseh artiklov, ki so del predmetnega naročila navedenih v </w:t>
      </w:r>
      <w:r w:rsidR="00A3272F" w:rsidRPr="001D2740">
        <w:rPr>
          <w:rFonts w:cs="Arial"/>
          <w:szCs w:val="20"/>
        </w:rPr>
        <w:t>postavkah naročila od 1 do 39</w:t>
      </w:r>
      <w:bookmarkStart w:id="85" w:name="_Hlk128562728"/>
      <w:r w:rsidR="0037202A" w:rsidRPr="00472C31">
        <w:rPr>
          <w:rFonts w:cs="Arial"/>
          <w:szCs w:val="20"/>
        </w:rPr>
        <w:t>.</w:t>
      </w:r>
    </w:p>
    <w:bookmarkEnd w:id="85"/>
    <w:p w14:paraId="11A4AE67" w14:textId="77777777" w:rsidR="001B588B" w:rsidRPr="00B86F9F" w:rsidRDefault="001B588B" w:rsidP="00A9297B">
      <w:pPr>
        <w:rPr>
          <w:rFonts w:cs="Arial"/>
          <w:szCs w:val="20"/>
        </w:rPr>
      </w:pPr>
    </w:p>
    <w:p w14:paraId="3B63B2A0" w14:textId="68B94ED1" w:rsidR="009926CA" w:rsidRPr="00B86F9F" w:rsidRDefault="009926CA" w:rsidP="00A9297B">
      <w:pPr>
        <w:rPr>
          <w:rFonts w:cs="Arial"/>
          <w:szCs w:val="20"/>
        </w:rPr>
      </w:pPr>
      <w:r w:rsidRPr="00B86F9F">
        <w:rPr>
          <w:rFonts w:cs="Arial"/>
          <w:szCs w:val="20"/>
        </w:rPr>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A9297B">
      <w:pPr>
        <w:rPr>
          <w:rFonts w:eastAsia="Times New Roman" w:cs="Arial"/>
          <w:szCs w:val="20"/>
          <w:lang w:eastAsia="sl-SI"/>
        </w:rPr>
      </w:pPr>
    </w:p>
    <w:p w14:paraId="2A16DE30" w14:textId="740AC187" w:rsidR="00D33251" w:rsidRPr="00B86F9F" w:rsidRDefault="00D87742" w:rsidP="00A9297B">
      <w:pPr>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A9297B">
      <w:pPr>
        <w:rPr>
          <w:rFonts w:eastAsia="Times New Roman" w:cs="Arial"/>
          <w:szCs w:val="20"/>
          <w:lang w:eastAsia="sl-SI"/>
        </w:rPr>
      </w:pPr>
    </w:p>
    <w:p w14:paraId="74C6938D" w14:textId="023E3A8C" w:rsidR="005401AD" w:rsidRPr="00B86F9F" w:rsidRDefault="005401AD" w:rsidP="005401AD">
      <w:pPr>
        <w:autoSpaceDE w:val="0"/>
        <w:autoSpaceDN w:val="0"/>
        <w:adjustRightInd w:val="0"/>
        <w:spacing w:line="240" w:lineRule="auto"/>
        <w:rPr>
          <w:rFonts w:cs="Arial"/>
          <w:szCs w:val="20"/>
          <w:lang w:eastAsia="sl-SI"/>
        </w:rPr>
      </w:pPr>
      <w:r w:rsidRPr="00B86F9F">
        <w:rPr>
          <w:rFonts w:cs="Arial"/>
          <w:szCs w:val="20"/>
          <w:lang w:eastAsia="sl-SI"/>
        </w:rPr>
        <w:t>V kolikor ponudnik za izpolnjevanje pogojev uporablja zmogljivosti podizvajalca, je, poleg določenega v tej točki, potrebno upoštevati še naslednjo točko Navodil gospodarskim subjektom za pripravo ponudbe.</w:t>
      </w:r>
    </w:p>
    <w:p w14:paraId="5559E582" w14:textId="77777777" w:rsidR="005401AD" w:rsidRPr="00B86F9F" w:rsidRDefault="005401AD" w:rsidP="00A9297B">
      <w:pPr>
        <w:rPr>
          <w:rFonts w:eastAsia="Times New Roman" w:cs="Arial"/>
          <w:i/>
          <w:szCs w:val="20"/>
          <w:lang w:eastAsia="sl-SI"/>
        </w:rPr>
      </w:pPr>
    </w:p>
    <w:p w14:paraId="5BE62F05" w14:textId="77777777" w:rsidR="005401AD" w:rsidRPr="00B86F9F" w:rsidRDefault="005401AD" w:rsidP="00751A4B">
      <w:pPr>
        <w:keepNext/>
        <w:keepLines/>
        <w:numPr>
          <w:ilvl w:val="2"/>
          <w:numId w:val="2"/>
        </w:numPr>
        <w:spacing w:line="0" w:lineRule="atLeast"/>
        <w:ind w:left="426" w:hanging="426"/>
        <w:outlineLvl w:val="2"/>
        <w:rPr>
          <w:rFonts w:eastAsia="Times New Roman" w:cs="Arial"/>
          <w:b/>
          <w:bCs/>
          <w:i/>
          <w:szCs w:val="20"/>
        </w:rPr>
      </w:pPr>
      <w:bookmarkStart w:id="86" w:name="_Toc509909988"/>
      <w:bookmarkStart w:id="87" w:name="_Toc513794418"/>
      <w:bookmarkStart w:id="88" w:name="_Toc34394158"/>
      <w:bookmarkStart w:id="89" w:name="_Toc74041143"/>
      <w:bookmarkStart w:id="90" w:name="_Toc192229966"/>
      <w:r w:rsidRPr="00B86F9F">
        <w:rPr>
          <w:rFonts w:eastAsia="Times New Roman" w:cs="Arial"/>
          <w:b/>
          <w:bCs/>
          <w:i/>
          <w:szCs w:val="20"/>
        </w:rPr>
        <w:t>Uporaba zmogljivost drugih subjektov</w:t>
      </w:r>
      <w:bookmarkEnd w:id="86"/>
      <w:bookmarkEnd w:id="87"/>
      <w:bookmarkEnd w:id="88"/>
      <w:bookmarkEnd w:id="89"/>
      <w:bookmarkEnd w:id="90"/>
    </w:p>
    <w:p w14:paraId="28A6BAD2" w14:textId="77777777" w:rsidR="005401AD" w:rsidRPr="00B86F9F" w:rsidRDefault="005401AD" w:rsidP="005401AD">
      <w:pPr>
        <w:spacing w:line="0" w:lineRule="atLeast"/>
        <w:rPr>
          <w:rFonts w:cs="Arial"/>
          <w:szCs w:val="20"/>
        </w:rPr>
      </w:pPr>
    </w:p>
    <w:p w14:paraId="1F59C243" w14:textId="16B69EA1" w:rsidR="005401AD" w:rsidRPr="00B86F9F" w:rsidRDefault="005401AD" w:rsidP="005401AD">
      <w:pPr>
        <w:spacing w:line="0" w:lineRule="atLeast"/>
        <w:rPr>
          <w:rFonts w:cs="Arial"/>
          <w:szCs w:val="20"/>
          <w:lang w:eastAsia="sl-SI"/>
        </w:rPr>
      </w:pPr>
      <w:r w:rsidRPr="00B86F9F">
        <w:rPr>
          <w:rFonts w:cs="Arial"/>
          <w:szCs w:val="20"/>
          <w:lang w:eastAsia="sl-SI"/>
        </w:rPr>
        <w:t>Ponudnik lahko glede tehničnih pogojev za predmetno naročilo uporabi zmogljivosti drugih subjektov, ne glede na pravno razmerje med njim in temi subjekti, vendar le v primeru, če bodo le-ti izvajali storitve, za katere se zahtevajo te zmogljivosti.</w:t>
      </w:r>
      <w:r w:rsidRPr="00B86F9F">
        <w:rPr>
          <w:rFonts w:cs="Arial"/>
          <w:szCs w:val="20"/>
        </w:rPr>
        <w:t xml:space="preserve"> </w:t>
      </w:r>
      <w:r w:rsidRPr="00B86F9F">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Pr="00B86F9F" w:rsidRDefault="005D326A" w:rsidP="005401AD">
      <w:pPr>
        <w:spacing w:line="0" w:lineRule="atLeast"/>
        <w:rPr>
          <w:rFonts w:cs="Arial"/>
          <w:szCs w:val="20"/>
          <w:lang w:eastAsia="sl-SI"/>
        </w:rPr>
      </w:pPr>
    </w:p>
    <w:p w14:paraId="3A59D277" w14:textId="7ACCC30B" w:rsidR="005D326A" w:rsidRPr="00B86F9F" w:rsidRDefault="005D326A" w:rsidP="005D326A">
      <w:pPr>
        <w:spacing w:line="240" w:lineRule="auto"/>
        <w:rPr>
          <w:rFonts w:cs="Arial"/>
          <w:szCs w:val="20"/>
        </w:rPr>
      </w:pPr>
      <w:r w:rsidRPr="00B86F9F">
        <w:rPr>
          <w:rFonts w:cs="Arial"/>
          <w:szCs w:val="20"/>
        </w:rPr>
        <w:t xml:space="preserve">Če želi ponudnik uporabiti zmogljivosti drugih subjektov, mora v ponudbi dokazati, da bo imel na voljo sredstva, na primer s predložitvijo zagotovil teh subjektov za ta namen – pisni dogovor med ponudnikom in subjektom, </w:t>
      </w:r>
      <w:proofErr w:type="spellStart"/>
      <w:r w:rsidRPr="00B86F9F">
        <w:rPr>
          <w:rFonts w:cs="Arial"/>
          <w:szCs w:val="20"/>
        </w:rPr>
        <w:t>podjemna</w:t>
      </w:r>
      <w:proofErr w:type="spellEnd"/>
      <w:r w:rsidRPr="00B86F9F">
        <w:rPr>
          <w:rFonts w:cs="Arial"/>
          <w:szCs w:val="20"/>
        </w:rPr>
        <w:t xml:space="preserve"> pogodba, ipd.</w:t>
      </w:r>
    </w:p>
    <w:p w14:paraId="517E521D" w14:textId="77777777" w:rsidR="005401AD" w:rsidRPr="00B86F9F" w:rsidRDefault="005401AD" w:rsidP="005401AD">
      <w:pPr>
        <w:spacing w:line="0" w:lineRule="atLeast"/>
        <w:rPr>
          <w:rFonts w:cs="Arial"/>
          <w:szCs w:val="20"/>
          <w:lang w:eastAsia="sl-SI"/>
        </w:rPr>
      </w:pPr>
    </w:p>
    <w:p w14:paraId="3203E83A" w14:textId="30D13C82" w:rsidR="0037202A" w:rsidRPr="00B86F9F" w:rsidRDefault="00484689" w:rsidP="0037202A">
      <w:pPr>
        <w:rPr>
          <w:rFonts w:cs="Arial"/>
          <w:szCs w:val="20"/>
          <w:highlight w:val="yellow"/>
        </w:rPr>
      </w:pPr>
      <w:r w:rsidRPr="00B86F9F">
        <w:rPr>
          <w:rFonts w:cs="Arial"/>
          <w:szCs w:val="20"/>
          <w:lang w:eastAsia="sl-SI"/>
        </w:rPr>
        <w:t xml:space="preserve">Subjekt, katerega zmogljivost se uporabi, lahko namesto ponudnika izpolnjuje tehnično sposobnost iz točke 10.1.2 </w:t>
      </w:r>
      <w:r w:rsidRPr="001D2740">
        <w:rPr>
          <w:rFonts w:cs="Arial"/>
          <w:szCs w:val="20"/>
          <w:lang w:eastAsia="sl-SI"/>
        </w:rPr>
        <w:t xml:space="preserve">navodil samo v kolikor bo izvedel dobavo in montažo vseh artiklov, ki so del predmetnega naročila </w:t>
      </w:r>
      <w:r w:rsidR="00E80B7C" w:rsidRPr="001D2740">
        <w:rPr>
          <w:rFonts w:cs="Arial"/>
          <w:szCs w:val="20"/>
          <w:lang w:eastAsia="sl-SI"/>
        </w:rPr>
        <w:t xml:space="preserve">navedenih v </w:t>
      </w:r>
      <w:r w:rsidR="0037202A" w:rsidRPr="001D2740">
        <w:rPr>
          <w:rFonts w:cs="Arial"/>
          <w:szCs w:val="20"/>
        </w:rPr>
        <w:t>postavk</w:t>
      </w:r>
      <w:r w:rsidR="001D2740" w:rsidRPr="001D2740">
        <w:rPr>
          <w:rFonts w:cs="Arial"/>
          <w:szCs w:val="20"/>
        </w:rPr>
        <w:t>ah</w:t>
      </w:r>
      <w:r w:rsidR="0037202A" w:rsidRPr="001D2740">
        <w:rPr>
          <w:rFonts w:cs="Arial"/>
          <w:szCs w:val="20"/>
        </w:rPr>
        <w:t xml:space="preserve"> naročila od 1 do 39.</w:t>
      </w:r>
    </w:p>
    <w:p w14:paraId="2E615FB4" w14:textId="5AF0CB1E" w:rsidR="00F467D0" w:rsidRPr="00B86F9F" w:rsidRDefault="00F467D0" w:rsidP="005401AD">
      <w:pPr>
        <w:spacing w:line="0" w:lineRule="atLeast"/>
        <w:rPr>
          <w:rFonts w:cs="Arial"/>
          <w:szCs w:val="20"/>
          <w:lang w:eastAsia="sl-SI"/>
        </w:rPr>
      </w:pPr>
    </w:p>
    <w:p w14:paraId="108019FB" w14:textId="7CD2A5D2" w:rsidR="00DA0347" w:rsidRPr="00B86F9F" w:rsidRDefault="00DA0347" w:rsidP="00DA0347">
      <w:pPr>
        <w:rPr>
          <w:rFonts w:eastAsia="Times New Roman" w:cs="Arial"/>
          <w:szCs w:val="20"/>
          <w:lang w:eastAsia="sl-SI"/>
        </w:rPr>
      </w:pPr>
      <w:r w:rsidRPr="00B86F9F">
        <w:rPr>
          <w:rFonts w:eastAsia="Times New Roman" w:cs="Arial"/>
          <w:szCs w:val="20"/>
          <w:lang w:eastAsia="sl-SI"/>
        </w:rPr>
        <w:t>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10.1.1 teh navodil, jih bo naročnik zavrnil.</w:t>
      </w:r>
    </w:p>
    <w:p w14:paraId="53BD4DA0" w14:textId="77777777" w:rsidR="005401AD" w:rsidRPr="00B86F9F" w:rsidRDefault="005401AD" w:rsidP="00A9297B">
      <w:pPr>
        <w:rPr>
          <w:rFonts w:eastAsia="Times New Roman" w:cs="Arial"/>
          <w:szCs w:val="20"/>
          <w:lang w:eastAsia="sl-SI"/>
        </w:rPr>
      </w:pPr>
    </w:p>
    <w:p w14:paraId="4FF095FC" w14:textId="77777777" w:rsidR="003F7D4F" w:rsidRPr="00B86F9F" w:rsidRDefault="003F7D4F" w:rsidP="00A9297B">
      <w:pPr>
        <w:pStyle w:val="Naslov3"/>
        <w:spacing w:line="260" w:lineRule="atLeast"/>
        <w:rPr>
          <w:rFonts w:cs="Arial"/>
          <w:i/>
          <w:szCs w:val="20"/>
        </w:rPr>
      </w:pPr>
      <w:bookmarkStart w:id="91" w:name="_Toc336851756"/>
      <w:bookmarkStart w:id="92" w:name="_Toc336851804"/>
      <w:bookmarkStart w:id="93" w:name="_Toc192229967"/>
      <w:r w:rsidRPr="00B86F9F">
        <w:rPr>
          <w:rFonts w:cs="Arial"/>
          <w:i/>
          <w:szCs w:val="20"/>
        </w:rPr>
        <w:t>Variantne ponudbe</w:t>
      </w:r>
      <w:bookmarkEnd w:id="91"/>
      <w:bookmarkEnd w:id="92"/>
      <w:bookmarkEnd w:id="93"/>
    </w:p>
    <w:p w14:paraId="5BB6C32E" w14:textId="77777777" w:rsidR="008E4247" w:rsidRPr="00B86F9F" w:rsidRDefault="008E4247" w:rsidP="00A9297B">
      <w:pPr>
        <w:rPr>
          <w:rFonts w:cs="Arial"/>
          <w:szCs w:val="20"/>
        </w:rPr>
      </w:pPr>
    </w:p>
    <w:p w14:paraId="0D6AA55D" w14:textId="5C319B61" w:rsidR="003F7D4F" w:rsidRPr="00B86F9F" w:rsidRDefault="003F7D4F" w:rsidP="00A9297B">
      <w:pPr>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A9297B">
      <w:pPr>
        <w:rPr>
          <w:rFonts w:cs="Arial"/>
          <w:szCs w:val="20"/>
        </w:rPr>
      </w:pPr>
    </w:p>
    <w:p w14:paraId="48295883" w14:textId="77777777" w:rsidR="003F7D4F" w:rsidRPr="00B86F9F" w:rsidRDefault="003F7D4F" w:rsidP="00A9297B">
      <w:pPr>
        <w:pStyle w:val="Naslov3"/>
        <w:spacing w:line="260" w:lineRule="atLeast"/>
        <w:rPr>
          <w:rFonts w:cs="Arial"/>
          <w:i/>
          <w:szCs w:val="20"/>
        </w:rPr>
      </w:pPr>
      <w:bookmarkStart w:id="94" w:name="_Toc336851757"/>
      <w:bookmarkStart w:id="95" w:name="_Toc336851805"/>
      <w:bookmarkStart w:id="96" w:name="_Toc192229968"/>
      <w:r w:rsidRPr="00B86F9F">
        <w:rPr>
          <w:rFonts w:cs="Arial"/>
          <w:i/>
          <w:szCs w:val="20"/>
        </w:rPr>
        <w:t>Jezik ponudbe</w:t>
      </w:r>
      <w:bookmarkEnd w:id="94"/>
      <w:bookmarkEnd w:id="95"/>
      <w:bookmarkEnd w:id="96"/>
    </w:p>
    <w:p w14:paraId="75356A23" w14:textId="3503117B" w:rsidR="008E4247" w:rsidRPr="00B86F9F" w:rsidRDefault="008E4247" w:rsidP="00A9297B">
      <w:pPr>
        <w:rPr>
          <w:rFonts w:cs="Arial"/>
          <w:szCs w:val="20"/>
        </w:rPr>
      </w:pPr>
    </w:p>
    <w:p w14:paraId="0248179C" w14:textId="5D3C6B71" w:rsidR="00634708" w:rsidRPr="00B86F9F" w:rsidRDefault="00634708" w:rsidP="00A9297B">
      <w:pPr>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A9297B">
      <w:pPr>
        <w:rPr>
          <w:rFonts w:cs="Arial"/>
          <w:szCs w:val="20"/>
        </w:rPr>
      </w:pPr>
    </w:p>
    <w:p w14:paraId="7D030A43" w14:textId="77777777" w:rsidR="00634708" w:rsidRPr="00B86F9F" w:rsidRDefault="00634708" w:rsidP="00A9297B">
      <w:pPr>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A9297B">
      <w:pPr>
        <w:rPr>
          <w:rFonts w:cs="Arial"/>
          <w:szCs w:val="20"/>
        </w:rPr>
      </w:pPr>
    </w:p>
    <w:p w14:paraId="4DC573E7" w14:textId="77777777" w:rsidR="009139AC" w:rsidRPr="00B86F9F" w:rsidRDefault="009139AC" w:rsidP="00A9297B">
      <w:pPr>
        <w:pStyle w:val="Naslov3"/>
        <w:spacing w:line="260" w:lineRule="atLeast"/>
        <w:rPr>
          <w:rFonts w:cs="Arial"/>
          <w:i/>
          <w:szCs w:val="20"/>
        </w:rPr>
      </w:pPr>
      <w:bookmarkStart w:id="97" w:name="_Toc336851759"/>
      <w:bookmarkStart w:id="98" w:name="_Toc336851807"/>
      <w:bookmarkStart w:id="99" w:name="_Toc192229969"/>
      <w:r w:rsidRPr="00B86F9F">
        <w:rPr>
          <w:rFonts w:cs="Arial"/>
          <w:i/>
          <w:szCs w:val="20"/>
        </w:rPr>
        <w:t>Veljavnost ponudbe</w:t>
      </w:r>
      <w:bookmarkEnd w:id="97"/>
      <w:bookmarkEnd w:id="98"/>
      <w:bookmarkEnd w:id="99"/>
    </w:p>
    <w:p w14:paraId="2AFC4CC5" w14:textId="77777777" w:rsidR="008E4247" w:rsidRPr="00B86F9F" w:rsidRDefault="008E4247" w:rsidP="00A9297B">
      <w:pPr>
        <w:rPr>
          <w:rFonts w:cs="Arial"/>
          <w:szCs w:val="20"/>
        </w:rPr>
      </w:pPr>
    </w:p>
    <w:p w14:paraId="2C19F1F7" w14:textId="5E8A8E3D" w:rsidR="009139AC" w:rsidRPr="00B86F9F" w:rsidRDefault="009139AC" w:rsidP="00A9297B">
      <w:pPr>
        <w:rPr>
          <w:rFonts w:cs="Arial"/>
          <w:szCs w:val="20"/>
        </w:rPr>
      </w:pPr>
      <w:r w:rsidRPr="00B86F9F">
        <w:rPr>
          <w:rFonts w:cs="Arial"/>
          <w:szCs w:val="20"/>
        </w:rPr>
        <w:t xml:space="preserve">Ponudba mora veljati </w:t>
      </w:r>
      <w:r w:rsidR="00430173" w:rsidRPr="00B86F9F">
        <w:rPr>
          <w:rFonts w:cs="Arial"/>
          <w:b/>
          <w:bCs/>
          <w:szCs w:val="20"/>
        </w:rPr>
        <w:t>še sedem mesecev od objave naročila na portalu javnih naročil</w:t>
      </w:r>
      <w:r w:rsidR="00376417" w:rsidRPr="00B86F9F">
        <w:rPr>
          <w:rFonts w:cs="Arial"/>
          <w:szCs w:val="20"/>
        </w:rPr>
        <w:t>.</w:t>
      </w:r>
    </w:p>
    <w:p w14:paraId="7A6466BF" w14:textId="77777777" w:rsidR="009139AC" w:rsidRPr="00B86F9F" w:rsidRDefault="009139AC" w:rsidP="00A9297B">
      <w:pPr>
        <w:rPr>
          <w:rFonts w:cs="Arial"/>
          <w:szCs w:val="20"/>
        </w:rPr>
      </w:pPr>
    </w:p>
    <w:p w14:paraId="4DB46360" w14:textId="75D24EF9" w:rsidR="00E362EF" w:rsidRPr="00B86F9F" w:rsidRDefault="00E362EF" w:rsidP="00A9297B">
      <w:pPr>
        <w:rPr>
          <w:rFonts w:cs="Arial"/>
          <w:szCs w:val="20"/>
        </w:rPr>
      </w:pPr>
      <w:r w:rsidRPr="00B86F9F">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Pr="00B86F9F" w:rsidRDefault="00094643" w:rsidP="00A9297B">
      <w:pPr>
        <w:rPr>
          <w:rFonts w:cs="Arial"/>
          <w:szCs w:val="20"/>
          <w:highlight w:val="yellow"/>
        </w:rPr>
      </w:pPr>
    </w:p>
    <w:p w14:paraId="338A460F" w14:textId="77777777" w:rsidR="00BB1E26" w:rsidRPr="00B86F9F" w:rsidRDefault="009139AC" w:rsidP="00A9297B">
      <w:pPr>
        <w:pStyle w:val="Naslov3"/>
        <w:spacing w:line="260" w:lineRule="atLeast"/>
        <w:rPr>
          <w:rFonts w:cs="Arial"/>
          <w:i/>
          <w:szCs w:val="20"/>
        </w:rPr>
      </w:pPr>
      <w:bookmarkStart w:id="100" w:name="_Toc336851760"/>
      <w:bookmarkStart w:id="101" w:name="_Toc336851808"/>
      <w:bookmarkStart w:id="102" w:name="_Toc192229970"/>
      <w:r w:rsidRPr="00B86F9F">
        <w:rPr>
          <w:rFonts w:cs="Arial"/>
          <w:i/>
          <w:szCs w:val="20"/>
        </w:rPr>
        <w:t>Stroški ponudbe</w:t>
      </w:r>
      <w:bookmarkEnd w:id="100"/>
      <w:bookmarkEnd w:id="101"/>
      <w:bookmarkEnd w:id="102"/>
    </w:p>
    <w:p w14:paraId="5AAE6FE9" w14:textId="77777777" w:rsidR="008E4247" w:rsidRPr="00B86F9F" w:rsidRDefault="008E4247" w:rsidP="00A9297B">
      <w:pPr>
        <w:rPr>
          <w:rFonts w:cs="Arial"/>
          <w:szCs w:val="20"/>
        </w:rPr>
      </w:pPr>
    </w:p>
    <w:p w14:paraId="6A43F0DB" w14:textId="164BC6F6" w:rsidR="003D0DE5" w:rsidRPr="00B86F9F" w:rsidRDefault="009139AC" w:rsidP="00A9297B">
      <w:pPr>
        <w:rPr>
          <w:rFonts w:cs="Arial"/>
          <w:szCs w:val="20"/>
        </w:rPr>
      </w:pPr>
      <w:r w:rsidRPr="00B86F9F">
        <w:rPr>
          <w:rFonts w:cs="Arial"/>
          <w:szCs w:val="20"/>
        </w:rPr>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A9297B">
      <w:pPr>
        <w:rPr>
          <w:rFonts w:cs="Arial"/>
          <w:szCs w:val="20"/>
        </w:rPr>
      </w:pPr>
    </w:p>
    <w:p w14:paraId="4B7BECDB" w14:textId="39013E96" w:rsidR="002E70A6" w:rsidRPr="00B86F9F" w:rsidRDefault="002E70A6" w:rsidP="00A9297B">
      <w:pPr>
        <w:pStyle w:val="Naslov1"/>
        <w:spacing w:line="260" w:lineRule="atLeast"/>
        <w:rPr>
          <w:rFonts w:cs="Arial"/>
          <w:sz w:val="20"/>
          <w:szCs w:val="20"/>
        </w:rPr>
      </w:pPr>
      <w:bookmarkStart w:id="103" w:name="_Toc336851763"/>
      <w:bookmarkStart w:id="104" w:name="_Toc336851811"/>
      <w:bookmarkStart w:id="105" w:name="_Toc192229971"/>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103"/>
      <w:bookmarkEnd w:id="104"/>
      <w:bookmarkEnd w:id="105"/>
    </w:p>
    <w:p w14:paraId="6C3A6B97" w14:textId="77777777" w:rsidR="002E70A6" w:rsidRPr="00B86F9F" w:rsidRDefault="002E70A6" w:rsidP="00A9297B">
      <w:pPr>
        <w:rPr>
          <w:rFonts w:cs="Arial"/>
          <w:szCs w:val="20"/>
        </w:rPr>
      </w:pPr>
    </w:p>
    <w:p w14:paraId="183E7E7D" w14:textId="6AAC1462" w:rsidR="002E70A6" w:rsidRPr="00B86F9F" w:rsidRDefault="002E70A6" w:rsidP="00A9297B">
      <w:pPr>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A9297B">
      <w:pPr>
        <w:rPr>
          <w:rFonts w:cs="Arial"/>
          <w:szCs w:val="20"/>
        </w:rPr>
      </w:pPr>
    </w:p>
    <w:p w14:paraId="7B18B36A" w14:textId="77777777" w:rsidR="009139AC" w:rsidRPr="00B86F9F" w:rsidRDefault="009139AC" w:rsidP="00A9297B">
      <w:pPr>
        <w:pStyle w:val="Naslov1"/>
        <w:spacing w:line="260" w:lineRule="atLeast"/>
        <w:rPr>
          <w:rFonts w:cs="Arial"/>
          <w:sz w:val="20"/>
          <w:szCs w:val="20"/>
        </w:rPr>
      </w:pPr>
      <w:bookmarkStart w:id="106" w:name="_Toc336851761"/>
      <w:bookmarkStart w:id="107" w:name="_Toc336851809"/>
      <w:bookmarkStart w:id="108" w:name="_Toc192229972"/>
      <w:r w:rsidRPr="00B86F9F">
        <w:rPr>
          <w:rFonts w:cs="Arial"/>
          <w:sz w:val="20"/>
          <w:szCs w:val="20"/>
        </w:rPr>
        <w:t>odstop od izvedbe javnega naročila</w:t>
      </w:r>
      <w:bookmarkEnd w:id="106"/>
      <w:bookmarkEnd w:id="107"/>
      <w:bookmarkEnd w:id="108"/>
    </w:p>
    <w:p w14:paraId="7DA7D999" w14:textId="77777777" w:rsidR="008E4247" w:rsidRPr="00B86F9F" w:rsidRDefault="008E4247" w:rsidP="00A9297B">
      <w:pPr>
        <w:rPr>
          <w:rFonts w:cs="Arial"/>
          <w:szCs w:val="20"/>
        </w:rPr>
      </w:pPr>
    </w:p>
    <w:p w14:paraId="176A6C80" w14:textId="71F2BDD7" w:rsidR="00E362EF" w:rsidRPr="00B86F9F" w:rsidRDefault="00E362EF" w:rsidP="00A9297B">
      <w:pPr>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A9297B">
      <w:pPr>
        <w:rPr>
          <w:rFonts w:cs="Arial"/>
          <w:color w:val="000000"/>
          <w:szCs w:val="20"/>
        </w:rPr>
      </w:pPr>
    </w:p>
    <w:p w14:paraId="3B189EBE" w14:textId="77777777" w:rsidR="00E362EF" w:rsidRPr="00B86F9F" w:rsidRDefault="00E362EF" w:rsidP="00A9297B">
      <w:pPr>
        <w:rPr>
          <w:rFonts w:cs="Arial"/>
          <w:color w:val="000000"/>
          <w:szCs w:val="20"/>
          <w:lang w:eastAsia="sl-SI"/>
        </w:rPr>
      </w:pPr>
      <w:r w:rsidRPr="00B86F9F">
        <w:rPr>
          <w:rFonts w:cs="Arial"/>
          <w:color w:val="000000"/>
          <w:szCs w:val="20"/>
          <w:lang w:eastAsia="sl-SI"/>
        </w:rPr>
        <w:t>Naročnik ne odgovarja za škodo, ki je ali bi iz gornjih razlogov utegnila nastati izbranemu ponudniku.</w:t>
      </w:r>
    </w:p>
    <w:p w14:paraId="09E60C44" w14:textId="77777777" w:rsidR="005B1E83" w:rsidRPr="00B86F9F" w:rsidRDefault="005B1E83" w:rsidP="00A9297B">
      <w:pPr>
        <w:rPr>
          <w:rFonts w:cs="Arial"/>
          <w:szCs w:val="20"/>
        </w:rPr>
      </w:pPr>
    </w:p>
    <w:p w14:paraId="4463DFD7" w14:textId="77777777" w:rsidR="009139AC" w:rsidRPr="00B86F9F" w:rsidRDefault="00885A64" w:rsidP="00A9297B">
      <w:pPr>
        <w:pStyle w:val="Naslov1"/>
        <w:spacing w:line="260" w:lineRule="atLeast"/>
        <w:rPr>
          <w:rFonts w:cs="Arial"/>
          <w:sz w:val="20"/>
          <w:szCs w:val="20"/>
        </w:rPr>
      </w:pPr>
      <w:bookmarkStart w:id="109" w:name="_Toc192229973"/>
      <w:r w:rsidRPr="00B86F9F">
        <w:rPr>
          <w:rFonts w:cs="Arial"/>
          <w:sz w:val="20"/>
          <w:szCs w:val="20"/>
        </w:rPr>
        <w:t>POGODBA</w:t>
      </w:r>
      <w:bookmarkEnd w:id="109"/>
    </w:p>
    <w:p w14:paraId="468F19D1" w14:textId="77777777" w:rsidR="008E4247" w:rsidRPr="00B86F9F" w:rsidRDefault="008E4247" w:rsidP="00A9297B">
      <w:pPr>
        <w:rPr>
          <w:rFonts w:cs="Arial"/>
          <w:szCs w:val="20"/>
        </w:rPr>
      </w:pPr>
    </w:p>
    <w:p w14:paraId="56107D87"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Pogodba bo praviloma podpisana elektronsko.</w:t>
      </w:r>
    </w:p>
    <w:p w14:paraId="51AC7D35" w14:textId="77777777" w:rsidR="004D3225" w:rsidRPr="00B86F9F" w:rsidRDefault="004D3225" w:rsidP="004D3225">
      <w:pPr>
        <w:rPr>
          <w:rFonts w:eastAsia="Times New Roman" w:cs="Arial"/>
          <w:color w:val="000000"/>
          <w:szCs w:val="20"/>
          <w:lang w:eastAsia="sl-SI"/>
        </w:rPr>
      </w:pPr>
    </w:p>
    <w:p w14:paraId="614C39F0"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4D3225">
      <w:pPr>
        <w:rPr>
          <w:rFonts w:eastAsia="Times New Roman" w:cs="Arial"/>
          <w:color w:val="000000"/>
          <w:szCs w:val="20"/>
          <w:lang w:eastAsia="sl-SI"/>
        </w:rPr>
      </w:pPr>
    </w:p>
    <w:p w14:paraId="6C7B6F30" w14:textId="38467B35"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10" w:name="_Hlk526511767"/>
      <w:proofErr w:type="spellStart"/>
      <w:r w:rsidRPr="00B86F9F">
        <w:rPr>
          <w:rFonts w:eastAsia="Times New Roman" w:cs="Arial"/>
          <w:color w:val="000000"/>
          <w:szCs w:val="20"/>
          <w:lang w:eastAsia="sl-SI"/>
        </w:rPr>
        <w:t>ZIntPK</w:t>
      </w:r>
      <w:bookmarkEnd w:id="110"/>
      <w:proofErr w:type="spellEnd"/>
      <w:r w:rsidRPr="00B86F9F">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B86F9F" w:rsidRDefault="004D3225" w:rsidP="004D3225">
      <w:pPr>
        <w:rPr>
          <w:rFonts w:eastAsia="Times New Roman" w:cs="Arial"/>
          <w:color w:val="000000"/>
          <w:szCs w:val="20"/>
          <w:lang w:eastAsia="sl-SI"/>
        </w:rPr>
      </w:pPr>
    </w:p>
    <w:p w14:paraId="0C821D3A" w14:textId="77777777" w:rsidR="004D3225" w:rsidRPr="00B86F9F" w:rsidRDefault="004D3225" w:rsidP="004D3225">
      <w:pPr>
        <w:numPr>
          <w:ilvl w:val="0"/>
          <w:numId w:val="23"/>
        </w:numPr>
        <w:rPr>
          <w:rFonts w:eastAsia="Times New Roman" w:cs="Arial"/>
          <w:color w:val="000000"/>
          <w:szCs w:val="20"/>
          <w:lang w:eastAsia="sl-SI"/>
        </w:rPr>
      </w:pPr>
      <w:r w:rsidRPr="00B86F9F">
        <w:rPr>
          <w:rFonts w:eastAsia="Times New Roman" w:cs="Arial"/>
          <w:color w:val="000000"/>
          <w:szCs w:val="20"/>
          <w:lang w:eastAsia="sl-SI"/>
        </w:rPr>
        <w:t xml:space="preserve">svojih ustanoviteljih, družbenikih, delničarjih, </w:t>
      </w:r>
      <w:proofErr w:type="spellStart"/>
      <w:r w:rsidRPr="00B86F9F">
        <w:rPr>
          <w:rFonts w:eastAsia="Times New Roman" w:cs="Arial"/>
          <w:color w:val="000000"/>
          <w:szCs w:val="20"/>
          <w:lang w:eastAsia="sl-SI"/>
        </w:rPr>
        <w:t>komanditistih</w:t>
      </w:r>
      <w:proofErr w:type="spellEnd"/>
      <w:r w:rsidRPr="00B86F9F">
        <w:rPr>
          <w:rFonts w:eastAsia="Times New Roman" w:cs="Arial"/>
          <w:color w:val="000000"/>
          <w:szCs w:val="20"/>
          <w:lang w:eastAsia="sl-SI"/>
        </w:rPr>
        <w:t xml:space="preserve"> ali drugih lastnikih in podatke o lastniških deležih navedenih oseb,</w:t>
      </w:r>
    </w:p>
    <w:p w14:paraId="76A7F1AA" w14:textId="77777777" w:rsidR="004D3225" w:rsidRPr="00B86F9F" w:rsidRDefault="004D3225" w:rsidP="004D3225">
      <w:pPr>
        <w:numPr>
          <w:ilvl w:val="0"/>
          <w:numId w:val="23"/>
        </w:numPr>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4D3225">
      <w:pPr>
        <w:rPr>
          <w:rFonts w:eastAsia="Times New Roman" w:cs="Arial"/>
          <w:color w:val="000000"/>
          <w:szCs w:val="20"/>
          <w:lang w:eastAsia="sl-SI"/>
        </w:rPr>
      </w:pPr>
    </w:p>
    <w:p w14:paraId="22A32BDC"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B86F9F" w:rsidRDefault="004D3225" w:rsidP="004D3225">
      <w:pPr>
        <w:rPr>
          <w:rFonts w:eastAsia="Times New Roman" w:cs="Arial"/>
          <w:color w:val="000000"/>
          <w:szCs w:val="20"/>
          <w:lang w:eastAsia="sl-SI"/>
        </w:rPr>
      </w:pPr>
    </w:p>
    <w:p w14:paraId="0255412F"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4D3225">
      <w:pPr>
        <w:rPr>
          <w:rFonts w:eastAsia="Times New Roman" w:cs="Arial"/>
          <w:color w:val="000000"/>
          <w:szCs w:val="20"/>
          <w:lang w:eastAsia="sl-SI"/>
        </w:rPr>
      </w:pPr>
    </w:p>
    <w:p w14:paraId="250D1AC9"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Naročnik bo z izbranim ponudnikom sklenil pogodbo, razen če bodo obstajale okoliščine, ki jih določata 35. in 36. člen </w:t>
      </w:r>
      <w:proofErr w:type="spellStart"/>
      <w:r w:rsidRPr="00B86F9F">
        <w:rPr>
          <w:rFonts w:eastAsia="Times New Roman" w:cs="Arial"/>
          <w:color w:val="000000"/>
          <w:szCs w:val="20"/>
          <w:lang w:eastAsia="sl-SI"/>
        </w:rPr>
        <w:t>ZIntPK</w:t>
      </w:r>
      <w:proofErr w:type="spellEnd"/>
      <w:r w:rsidRPr="00B86F9F">
        <w:rPr>
          <w:rFonts w:eastAsia="Times New Roman" w:cs="Arial"/>
          <w:color w:val="000000"/>
          <w:szCs w:val="20"/>
          <w:lang w:eastAsia="sl-SI"/>
        </w:rPr>
        <w:t>, ki naročniku prepovedujejo poslovanje z izbranim gospodarskim subjektom.</w:t>
      </w:r>
    </w:p>
    <w:p w14:paraId="02C95E93" w14:textId="77777777" w:rsidR="004D3225" w:rsidRPr="00B86F9F" w:rsidRDefault="004D3225" w:rsidP="004D3225">
      <w:pPr>
        <w:rPr>
          <w:rFonts w:eastAsia="Times New Roman" w:cs="Arial"/>
          <w:color w:val="000000"/>
          <w:szCs w:val="20"/>
          <w:lang w:eastAsia="sl-SI"/>
        </w:rPr>
      </w:pPr>
    </w:p>
    <w:p w14:paraId="023DE0CF"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B86F9F" w:rsidRDefault="004D3225" w:rsidP="004D3225">
      <w:pPr>
        <w:rPr>
          <w:rFonts w:eastAsia="Times New Roman" w:cs="Arial"/>
          <w:color w:val="000000"/>
          <w:szCs w:val="20"/>
          <w:lang w:eastAsia="sl-SI"/>
        </w:rPr>
      </w:pPr>
    </w:p>
    <w:p w14:paraId="0608E7A5"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Pr="00B86F9F" w:rsidRDefault="005B1E83" w:rsidP="00A9297B">
      <w:pPr>
        <w:rPr>
          <w:rFonts w:cs="Arial"/>
          <w:szCs w:val="20"/>
        </w:rPr>
      </w:pPr>
    </w:p>
    <w:p w14:paraId="707AF014" w14:textId="53795B23" w:rsidR="00AC47DA" w:rsidRPr="00B86F9F" w:rsidRDefault="00AC47DA" w:rsidP="00A9297B">
      <w:pPr>
        <w:pStyle w:val="Naslov1"/>
        <w:spacing w:line="260" w:lineRule="atLeast"/>
        <w:rPr>
          <w:rFonts w:cs="Arial"/>
          <w:sz w:val="20"/>
          <w:szCs w:val="20"/>
        </w:rPr>
      </w:pPr>
      <w:bookmarkStart w:id="111" w:name="_Toc192229974"/>
      <w:r w:rsidRPr="00B86F9F">
        <w:rPr>
          <w:rFonts w:cs="Arial"/>
          <w:sz w:val="20"/>
          <w:szCs w:val="20"/>
        </w:rPr>
        <w:t>FINANČNA ZAVAROVANJA</w:t>
      </w:r>
      <w:bookmarkEnd w:id="111"/>
      <w:r w:rsidRPr="00B86F9F">
        <w:rPr>
          <w:rFonts w:cs="Arial"/>
          <w:sz w:val="20"/>
          <w:szCs w:val="20"/>
        </w:rPr>
        <w:t xml:space="preserve"> </w:t>
      </w:r>
    </w:p>
    <w:p w14:paraId="2FEA5ECC" w14:textId="71AA2D65" w:rsidR="00AC47DA" w:rsidRPr="00B86F9F" w:rsidRDefault="00AC47DA" w:rsidP="00A9297B">
      <w:pPr>
        <w:rPr>
          <w:rFonts w:cs="Arial"/>
          <w:szCs w:val="20"/>
        </w:rPr>
      </w:pPr>
    </w:p>
    <w:p w14:paraId="776FBCE5" w14:textId="5D79C1DD" w:rsidR="00AC47DA" w:rsidRPr="00B86F9F" w:rsidRDefault="00B63FAD" w:rsidP="00A9297B">
      <w:pPr>
        <w:rPr>
          <w:rFonts w:cs="Arial"/>
          <w:szCs w:val="20"/>
        </w:rPr>
      </w:pPr>
      <w:r w:rsidRPr="00B86F9F">
        <w:rPr>
          <w:rFonts w:cs="Arial"/>
          <w:szCs w:val="20"/>
        </w:rPr>
        <w:t>P</w:t>
      </w:r>
      <w:r w:rsidR="00AC47DA" w:rsidRPr="00B86F9F">
        <w:rPr>
          <w:rFonts w:cs="Arial"/>
          <w:szCs w:val="20"/>
        </w:rPr>
        <w:t xml:space="preserve">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w:t>
      </w:r>
      <w:r w:rsidR="00AC47DA" w:rsidRPr="00B86F9F">
        <w:rPr>
          <w:rFonts w:cs="Arial"/>
          <w:szCs w:val="20"/>
        </w:rPr>
        <w:lastRenderedPageBreak/>
        <w:t>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A9297B">
      <w:pPr>
        <w:rPr>
          <w:rFonts w:cs="Arial"/>
          <w:szCs w:val="20"/>
        </w:rPr>
      </w:pPr>
    </w:p>
    <w:p w14:paraId="0ADBB1CD" w14:textId="32335146" w:rsidR="00AC47DA" w:rsidRPr="00B86F9F" w:rsidRDefault="00AC47DA" w:rsidP="00A9297B">
      <w:pPr>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A9297B">
      <w:pPr>
        <w:rPr>
          <w:rFonts w:cs="Arial"/>
          <w:szCs w:val="20"/>
        </w:rPr>
      </w:pPr>
    </w:p>
    <w:p w14:paraId="289C7A2C" w14:textId="6793A072" w:rsidR="00AC47DA" w:rsidRPr="00B86F9F" w:rsidRDefault="00AC47DA" w:rsidP="00A9297B">
      <w:pPr>
        <w:rPr>
          <w:rFonts w:cs="Arial"/>
          <w:szCs w:val="20"/>
        </w:rPr>
      </w:pPr>
      <w:r w:rsidRPr="00B86F9F">
        <w:rPr>
          <w:rFonts w:cs="Arial"/>
          <w:szCs w:val="20"/>
        </w:rPr>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A9297B">
      <w:pPr>
        <w:rPr>
          <w:rFonts w:cs="Arial"/>
          <w:szCs w:val="20"/>
        </w:rPr>
      </w:pPr>
    </w:p>
    <w:p w14:paraId="3B6C8CD1" w14:textId="00562100" w:rsidR="00AC47DA" w:rsidRPr="00B86F9F" w:rsidRDefault="00AC47DA" w:rsidP="00A9297B">
      <w:pPr>
        <w:pStyle w:val="Naslov2"/>
        <w:spacing w:line="260" w:lineRule="atLeast"/>
        <w:rPr>
          <w:rFonts w:cs="Arial"/>
          <w:i/>
          <w:iCs/>
          <w:szCs w:val="20"/>
        </w:rPr>
      </w:pPr>
      <w:bookmarkStart w:id="112" w:name="_Toc192229975"/>
      <w:bookmarkStart w:id="113" w:name="_Hlk99972361"/>
      <w:r w:rsidRPr="00B86F9F">
        <w:rPr>
          <w:rFonts w:cs="Arial"/>
          <w:i/>
          <w:iCs/>
          <w:szCs w:val="20"/>
        </w:rPr>
        <w:t>Zavarovanje za dobro izvedbo pogodbenih obveznosti</w:t>
      </w:r>
      <w:bookmarkEnd w:id="112"/>
    </w:p>
    <w:bookmarkEnd w:id="113"/>
    <w:p w14:paraId="2CEFACCC" w14:textId="033CB1D4" w:rsidR="00AC47DA" w:rsidRPr="00B86F9F" w:rsidRDefault="00AC47DA" w:rsidP="00A9297B">
      <w:pPr>
        <w:rPr>
          <w:rFonts w:cs="Arial"/>
          <w:szCs w:val="20"/>
        </w:rPr>
      </w:pPr>
    </w:p>
    <w:p w14:paraId="47D53376" w14:textId="77777777" w:rsidR="00AC47DA" w:rsidRPr="00B86F9F" w:rsidRDefault="00AC47DA" w:rsidP="00A9297B">
      <w:pPr>
        <w:rPr>
          <w:rFonts w:cs="Arial"/>
          <w:szCs w:val="20"/>
        </w:rPr>
      </w:pPr>
      <w:bookmarkStart w:id="114" w:name="_Hlk99972432"/>
      <w:r w:rsidRPr="00B86F9F">
        <w:rPr>
          <w:rFonts w:cs="Arial"/>
          <w:szCs w:val="20"/>
        </w:rPr>
        <w:t>Izbrani ponudnik bo moral naročniku predložiti zavarovanje za dobro izvedbo pogodbenih obveznosti v</w:t>
      </w:r>
    </w:p>
    <w:p w14:paraId="4A7EC7AA" w14:textId="588F7E12" w:rsidR="00AC47DA" w:rsidRPr="00B86F9F" w:rsidRDefault="00AC47DA" w:rsidP="00A9297B">
      <w:pPr>
        <w:rPr>
          <w:rFonts w:cs="Arial"/>
          <w:szCs w:val="20"/>
        </w:rPr>
      </w:pPr>
      <w:r w:rsidRPr="00B86F9F">
        <w:rPr>
          <w:rFonts w:cs="Arial"/>
          <w:szCs w:val="20"/>
        </w:rPr>
        <w:t>skladu z zahtevami iz vzorca pogodbe.</w:t>
      </w:r>
    </w:p>
    <w:bookmarkEnd w:id="114"/>
    <w:p w14:paraId="0B3E46EC" w14:textId="6F33783D" w:rsidR="00DC6568" w:rsidRPr="00B86F9F" w:rsidRDefault="00DC6568" w:rsidP="00A9297B">
      <w:pPr>
        <w:rPr>
          <w:rFonts w:cs="Arial"/>
          <w:szCs w:val="20"/>
        </w:rPr>
      </w:pPr>
    </w:p>
    <w:p w14:paraId="1C31138F" w14:textId="721F5BDE" w:rsidR="00DC6568" w:rsidRPr="00B86F9F" w:rsidRDefault="00DC6568" w:rsidP="00DC6568">
      <w:pPr>
        <w:pStyle w:val="Naslov2"/>
        <w:spacing w:line="260" w:lineRule="atLeast"/>
        <w:rPr>
          <w:rFonts w:cs="Arial"/>
          <w:i/>
          <w:iCs/>
          <w:szCs w:val="20"/>
        </w:rPr>
      </w:pPr>
      <w:bookmarkStart w:id="115" w:name="_Toc192229976"/>
      <w:r w:rsidRPr="00B86F9F">
        <w:rPr>
          <w:rFonts w:cs="Arial"/>
          <w:i/>
          <w:iCs/>
          <w:szCs w:val="20"/>
        </w:rPr>
        <w:t>Zavarovanje za odpravo napak v garancijskem roku</w:t>
      </w:r>
      <w:bookmarkEnd w:id="115"/>
    </w:p>
    <w:p w14:paraId="7DCC8E15" w14:textId="2B73AF3F" w:rsidR="00DC6568" w:rsidRPr="00B86F9F" w:rsidRDefault="00DC6568" w:rsidP="00DC6568">
      <w:pPr>
        <w:rPr>
          <w:rFonts w:cs="Arial"/>
          <w:szCs w:val="20"/>
        </w:rPr>
      </w:pPr>
    </w:p>
    <w:p w14:paraId="3C84FFA7" w14:textId="5A93EC76" w:rsidR="00DC6568" w:rsidRPr="00B86F9F" w:rsidRDefault="00DC6568" w:rsidP="00DC6568">
      <w:pPr>
        <w:rPr>
          <w:rFonts w:cs="Arial"/>
          <w:szCs w:val="20"/>
        </w:rPr>
      </w:pPr>
      <w:r w:rsidRPr="00B86F9F">
        <w:rPr>
          <w:rFonts w:cs="Arial"/>
          <w:szCs w:val="20"/>
        </w:rPr>
        <w:t>Izbrani ponudnik bo moral naročniku predložiti zavarovanje za odpravo napak v garancijskem roku v</w:t>
      </w:r>
    </w:p>
    <w:p w14:paraId="55506C47" w14:textId="6516412F" w:rsidR="00DC6568" w:rsidRPr="00B86F9F" w:rsidRDefault="00DC6568" w:rsidP="00DC6568">
      <w:pPr>
        <w:rPr>
          <w:rFonts w:cs="Arial"/>
          <w:szCs w:val="20"/>
        </w:rPr>
      </w:pPr>
      <w:r w:rsidRPr="00B86F9F">
        <w:rPr>
          <w:rFonts w:cs="Arial"/>
          <w:szCs w:val="20"/>
        </w:rPr>
        <w:t>skladu z zahtevami iz vzorca pogodbe.</w:t>
      </w:r>
    </w:p>
    <w:p w14:paraId="17569EDF" w14:textId="77777777" w:rsidR="005B1E83" w:rsidRPr="00B86F9F" w:rsidRDefault="005B1E83" w:rsidP="00A9297B">
      <w:pPr>
        <w:rPr>
          <w:rFonts w:cs="Arial"/>
          <w:szCs w:val="20"/>
        </w:rPr>
      </w:pPr>
    </w:p>
    <w:p w14:paraId="26DA1128" w14:textId="77777777" w:rsidR="008B6487" w:rsidRPr="00B86F9F" w:rsidRDefault="008B6487" w:rsidP="00A9297B">
      <w:pPr>
        <w:pStyle w:val="Naslov1"/>
        <w:spacing w:line="260" w:lineRule="atLeast"/>
        <w:rPr>
          <w:rFonts w:cs="Arial"/>
          <w:sz w:val="20"/>
          <w:szCs w:val="20"/>
        </w:rPr>
      </w:pPr>
      <w:bookmarkStart w:id="116" w:name="_Toc336851764"/>
      <w:bookmarkStart w:id="117" w:name="_Toc336851812"/>
      <w:bookmarkStart w:id="118" w:name="_Toc192229977"/>
      <w:r w:rsidRPr="00B86F9F">
        <w:rPr>
          <w:rFonts w:cs="Arial"/>
          <w:sz w:val="20"/>
          <w:szCs w:val="20"/>
        </w:rPr>
        <w:t>pravno varstvo</w:t>
      </w:r>
      <w:bookmarkEnd w:id="116"/>
      <w:bookmarkEnd w:id="117"/>
      <w:bookmarkEnd w:id="118"/>
    </w:p>
    <w:p w14:paraId="16D0E1DB" w14:textId="77777777" w:rsidR="008E4247" w:rsidRPr="00B86F9F" w:rsidRDefault="008E4247" w:rsidP="00A9297B">
      <w:pPr>
        <w:rPr>
          <w:rFonts w:cs="Arial"/>
          <w:szCs w:val="20"/>
        </w:rPr>
      </w:pPr>
    </w:p>
    <w:p w14:paraId="6C7A4544" w14:textId="77777777" w:rsidR="00A66D35" w:rsidRPr="00B86F9F" w:rsidRDefault="00A66D35" w:rsidP="00A66D35">
      <w:pPr>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A66D35">
      <w:pPr>
        <w:rPr>
          <w:rFonts w:cs="Arial"/>
          <w:szCs w:val="20"/>
        </w:rPr>
      </w:pPr>
    </w:p>
    <w:p w14:paraId="4C269BA3" w14:textId="77777777" w:rsidR="00A66D35" w:rsidRPr="00B86F9F" w:rsidRDefault="00A66D35" w:rsidP="00A66D35">
      <w:pPr>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A66D35">
      <w:pPr>
        <w:rPr>
          <w:rFonts w:cs="Arial"/>
          <w:szCs w:val="20"/>
        </w:rPr>
      </w:pPr>
    </w:p>
    <w:p w14:paraId="6F4FCF5A" w14:textId="77777777" w:rsidR="00A66D35" w:rsidRPr="00B86F9F" w:rsidRDefault="00A66D35" w:rsidP="00A66D35">
      <w:pPr>
        <w:rPr>
          <w:rFonts w:cs="Arial"/>
          <w:szCs w:val="20"/>
        </w:rPr>
      </w:pPr>
      <w:r w:rsidRPr="00B86F9F">
        <w:rPr>
          <w:rFonts w:cs="Arial"/>
          <w:szCs w:val="20"/>
        </w:rPr>
        <w:t xml:space="preserve">Zahtevek za revizijo se vloži prek portala </w:t>
      </w:r>
      <w:proofErr w:type="spellStart"/>
      <w:r w:rsidRPr="00B86F9F">
        <w:rPr>
          <w:rFonts w:cs="Arial"/>
          <w:szCs w:val="20"/>
        </w:rPr>
        <w:t>eRevizija</w:t>
      </w:r>
      <w:proofErr w:type="spellEnd"/>
      <w:r w:rsidRPr="00B86F9F">
        <w:rPr>
          <w:rFonts w:cs="Arial"/>
          <w:szCs w:val="20"/>
        </w:rPr>
        <w:t>.</w:t>
      </w:r>
    </w:p>
    <w:p w14:paraId="63D29B71" w14:textId="77777777" w:rsidR="00A66D35" w:rsidRPr="00B86F9F" w:rsidRDefault="00A66D35" w:rsidP="00A66D35">
      <w:pPr>
        <w:rPr>
          <w:rFonts w:cs="Arial"/>
          <w:szCs w:val="20"/>
        </w:rPr>
      </w:pPr>
    </w:p>
    <w:p w14:paraId="21A22DEC" w14:textId="77777777" w:rsidR="00A66D35" w:rsidRPr="00B86F9F" w:rsidRDefault="00A66D35" w:rsidP="00A66D35">
      <w:pPr>
        <w:tabs>
          <w:tab w:val="center" w:pos="6804"/>
        </w:tabs>
        <w:rPr>
          <w:rFonts w:cs="Arial"/>
          <w:szCs w:val="20"/>
        </w:rPr>
      </w:pPr>
      <w:r w:rsidRPr="00B86F9F">
        <w:rPr>
          <w:rFonts w:cs="Arial"/>
          <w:szCs w:val="20"/>
        </w:rPr>
        <w:tab/>
        <w:t xml:space="preserve">mag. Franc </w:t>
      </w:r>
      <w:proofErr w:type="spellStart"/>
      <w:r w:rsidRPr="00B86F9F">
        <w:rPr>
          <w:rFonts w:cs="Arial"/>
          <w:szCs w:val="20"/>
        </w:rPr>
        <w:t>Props</w:t>
      </w:r>
      <w:proofErr w:type="spellEnd"/>
    </w:p>
    <w:p w14:paraId="5426F22D" w14:textId="65C8717A" w:rsidR="00815E24" w:rsidRPr="00B86F9F" w:rsidRDefault="00A66D35" w:rsidP="00A66D35">
      <w:pPr>
        <w:tabs>
          <w:tab w:val="center" w:pos="6804"/>
        </w:tabs>
        <w:rPr>
          <w:rFonts w:eastAsia="Times New Roman" w:cs="Arial"/>
          <w:szCs w:val="20"/>
        </w:rPr>
      </w:pPr>
      <w:r w:rsidRPr="00B86F9F">
        <w:rPr>
          <w:rFonts w:cs="Arial"/>
          <w:szCs w:val="20"/>
        </w:rPr>
        <w:tab/>
        <w:t>minister</w:t>
      </w:r>
    </w:p>
    <w:sectPr w:rsidR="00815E24" w:rsidRPr="00B86F9F"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1626" w14:textId="77777777" w:rsidR="003D6CA2" w:rsidRDefault="003D6CA2" w:rsidP="00107834">
      <w:pPr>
        <w:spacing w:line="240" w:lineRule="auto"/>
      </w:pPr>
      <w:r>
        <w:separator/>
      </w:r>
    </w:p>
  </w:endnote>
  <w:endnote w:type="continuationSeparator" w:id="0">
    <w:p w14:paraId="1A2B613A" w14:textId="77777777" w:rsidR="003D6CA2" w:rsidRDefault="003D6CA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42A25158" w:rsidR="00B669B1" w:rsidRPr="00773F8C" w:rsidRDefault="006A32B8" w:rsidP="003C5714">
    <w:pPr>
      <w:pStyle w:val="Noga"/>
      <w:pBdr>
        <w:top w:val="single" w:sz="4" w:space="1" w:color="auto"/>
      </w:pBdr>
      <w:rPr>
        <w:sz w:val="16"/>
        <w:szCs w:val="16"/>
      </w:rPr>
    </w:pPr>
    <w:r>
      <w:rPr>
        <w:sz w:val="16"/>
        <w:szCs w:val="16"/>
      </w:rPr>
      <w:t>ODVOJKOVA-42/2024</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18B7" w14:textId="77777777" w:rsidR="003D6CA2" w:rsidRDefault="003D6CA2" w:rsidP="00107834">
      <w:pPr>
        <w:spacing w:line="240" w:lineRule="auto"/>
      </w:pPr>
      <w:r>
        <w:separator/>
      </w:r>
    </w:p>
  </w:footnote>
  <w:footnote w:type="continuationSeparator" w:id="0">
    <w:p w14:paraId="5ADFE40C" w14:textId="77777777" w:rsidR="003D6CA2" w:rsidRDefault="003D6CA2"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16"/>
  </w:num>
  <w:num w:numId="2" w16cid:durableId="1975526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4"/>
  </w:num>
  <w:num w:numId="4" w16cid:durableId="1861552760">
    <w:abstractNumId w:val="10"/>
  </w:num>
  <w:num w:numId="5" w16cid:durableId="704522069">
    <w:abstractNumId w:val="2"/>
  </w:num>
  <w:num w:numId="6" w16cid:durableId="1746607969">
    <w:abstractNumId w:val="1"/>
  </w:num>
  <w:num w:numId="7" w16cid:durableId="845944172">
    <w:abstractNumId w:val="8"/>
  </w:num>
  <w:num w:numId="8" w16cid:durableId="1633317758">
    <w:abstractNumId w:val="15"/>
  </w:num>
  <w:num w:numId="9" w16cid:durableId="2072386764">
    <w:abstractNumId w:val="0"/>
  </w:num>
  <w:num w:numId="10" w16cid:durableId="584262260">
    <w:abstractNumId w:val="4"/>
  </w:num>
  <w:num w:numId="11" w16cid:durableId="335159483">
    <w:abstractNumId w:val="12"/>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9"/>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17"/>
  </w:num>
  <w:num w:numId="21" w16cid:durableId="1682702752">
    <w:abstractNumId w:val="13"/>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6"/>
  </w:num>
  <w:num w:numId="24" w16cid:durableId="1631323347">
    <w:abstractNumId w:val="11"/>
  </w:num>
  <w:num w:numId="25" w16cid:durableId="659700890">
    <w:abstractNumId w:val="7"/>
  </w:num>
  <w:num w:numId="26" w16cid:durableId="26989788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F92"/>
    <w:rsid w:val="00035533"/>
    <w:rsid w:val="00035596"/>
    <w:rsid w:val="00037633"/>
    <w:rsid w:val="000400AB"/>
    <w:rsid w:val="000413E4"/>
    <w:rsid w:val="00042A1C"/>
    <w:rsid w:val="00043327"/>
    <w:rsid w:val="00043F5C"/>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1548"/>
    <w:rsid w:val="000A1D9F"/>
    <w:rsid w:val="000A2FAB"/>
    <w:rsid w:val="000A351D"/>
    <w:rsid w:val="000A3FDE"/>
    <w:rsid w:val="000A4571"/>
    <w:rsid w:val="000A473F"/>
    <w:rsid w:val="000A4B6A"/>
    <w:rsid w:val="000A6407"/>
    <w:rsid w:val="000A726B"/>
    <w:rsid w:val="000B074F"/>
    <w:rsid w:val="000B463B"/>
    <w:rsid w:val="000B4A72"/>
    <w:rsid w:val="000B4BC5"/>
    <w:rsid w:val="000B66C4"/>
    <w:rsid w:val="000B7A9C"/>
    <w:rsid w:val="000B7C73"/>
    <w:rsid w:val="000C011A"/>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682"/>
    <w:rsid w:val="00102042"/>
    <w:rsid w:val="001027B4"/>
    <w:rsid w:val="001031BB"/>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6E1C"/>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73C6"/>
    <w:rsid w:val="001703CD"/>
    <w:rsid w:val="00170626"/>
    <w:rsid w:val="001716C5"/>
    <w:rsid w:val="0017197F"/>
    <w:rsid w:val="001719B1"/>
    <w:rsid w:val="00172B80"/>
    <w:rsid w:val="0017436F"/>
    <w:rsid w:val="00174D87"/>
    <w:rsid w:val="001774D2"/>
    <w:rsid w:val="001801DC"/>
    <w:rsid w:val="0018070B"/>
    <w:rsid w:val="00182BED"/>
    <w:rsid w:val="00182ED6"/>
    <w:rsid w:val="001832E6"/>
    <w:rsid w:val="001841C5"/>
    <w:rsid w:val="001851AD"/>
    <w:rsid w:val="00185CA7"/>
    <w:rsid w:val="00185D53"/>
    <w:rsid w:val="0018617C"/>
    <w:rsid w:val="0018727D"/>
    <w:rsid w:val="00191DE0"/>
    <w:rsid w:val="00191F7A"/>
    <w:rsid w:val="00192F86"/>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6A27"/>
    <w:rsid w:val="001D6C84"/>
    <w:rsid w:val="001D6E2C"/>
    <w:rsid w:val="001D7317"/>
    <w:rsid w:val="001D73CD"/>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CF"/>
    <w:rsid w:val="002C5389"/>
    <w:rsid w:val="002C6552"/>
    <w:rsid w:val="002C66C1"/>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1B36"/>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5AE8"/>
    <w:rsid w:val="003261E4"/>
    <w:rsid w:val="003278B6"/>
    <w:rsid w:val="00330BAC"/>
    <w:rsid w:val="00330FBE"/>
    <w:rsid w:val="00331994"/>
    <w:rsid w:val="003320F2"/>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202A"/>
    <w:rsid w:val="00372252"/>
    <w:rsid w:val="00373EC6"/>
    <w:rsid w:val="003743FB"/>
    <w:rsid w:val="0037444A"/>
    <w:rsid w:val="00374875"/>
    <w:rsid w:val="00375E75"/>
    <w:rsid w:val="00376417"/>
    <w:rsid w:val="003802DA"/>
    <w:rsid w:val="003806BF"/>
    <w:rsid w:val="003807D9"/>
    <w:rsid w:val="0038099B"/>
    <w:rsid w:val="00380A46"/>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49E"/>
    <w:rsid w:val="003956C0"/>
    <w:rsid w:val="00395AEE"/>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CA2"/>
    <w:rsid w:val="003D6E48"/>
    <w:rsid w:val="003D6F7E"/>
    <w:rsid w:val="003D6F8D"/>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11AA"/>
    <w:rsid w:val="004119F6"/>
    <w:rsid w:val="004129E1"/>
    <w:rsid w:val="00412EAD"/>
    <w:rsid w:val="00413B99"/>
    <w:rsid w:val="004143B7"/>
    <w:rsid w:val="004145DB"/>
    <w:rsid w:val="00414636"/>
    <w:rsid w:val="004154BF"/>
    <w:rsid w:val="00415DEC"/>
    <w:rsid w:val="00416C9E"/>
    <w:rsid w:val="00417E74"/>
    <w:rsid w:val="0042155F"/>
    <w:rsid w:val="00421EBC"/>
    <w:rsid w:val="004223C9"/>
    <w:rsid w:val="00422FF1"/>
    <w:rsid w:val="00423FAC"/>
    <w:rsid w:val="004244E2"/>
    <w:rsid w:val="0042487D"/>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50FAE"/>
    <w:rsid w:val="0045148B"/>
    <w:rsid w:val="00452CF7"/>
    <w:rsid w:val="004531D3"/>
    <w:rsid w:val="00453A39"/>
    <w:rsid w:val="00455CB9"/>
    <w:rsid w:val="00455F3B"/>
    <w:rsid w:val="00456807"/>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AC1"/>
    <w:rsid w:val="00465D2E"/>
    <w:rsid w:val="004666C3"/>
    <w:rsid w:val="00466F7E"/>
    <w:rsid w:val="004671FD"/>
    <w:rsid w:val="00470593"/>
    <w:rsid w:val="00471590"/>
    <w:rsid w:val="0047215B"/>
    <w:rsid w:val="00472345"/>
    <w:rsid w:val="00472868"/>
    <w:rsid w:val="00472C31"/>
    <w:rsid w:val="00473C53"/>
    <w:rsid w:val="00473C84"/>
    <w:rsid w:val="0047570E"/>
    <w:rsid w:val="00476A8B"/>
    <w:rsid w:val="00477275"/>
    <w:rsid w:val="004807BF"/>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423B"/>
    <w:rsid w:val="004A5949"/>
    <w:rsid w:val="004A5BDA"/>
    <w:rsid w:val="004A5BFF"/>
    <w:rsid w:val="004A62F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FB"/>
    <w:rsid w:val="00505FB5"/>
    <w:rsid w:val="005075F6"/>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E5A"/>
    <w:rsid w:val="005754EA"/>
    <w:rsid w:val="00575DDE"/>
    <w:rsid w:val="005770F5"/>
    <w:rsid w:val="00577DB2"/>
    <w:rsid w:val="00577E13"/>
    <w:rsid w:val="00580246"/>
    <w:rsid w:val="00580A08"/>
    <w:rsid w:val="00580B2D"/>
    <w:rsid w:val="00580F35"/>
    <w:rsid w:val="0058135E"/>
    <w:rsid w:val="005817DA"/>
    <w:rsid w:val="005829CC"/>
    <w:rsid w:val="005836AB"/>
    <w:rsid w:val="005836FD"/>
    <w:rsid w:val="00583A7A"/>
    <w:rsid w:val="00583DAE"/>
    <w:rsid w:val="005845CE"/>
    <w:rsid w:val="005846B5"/>
    <w:rsid w:val="00585C5F"/>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391"/>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21C"/>
    <w:rsid w:val="00611414"/>
    <w:rsid w:val="00611B8E"/>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69DF"/>
    <w:rsid w:val="0063724B"/>
    <w:rsid w:val="006374E6"/>
    <w:rsid w:val="0064104C"/>
    <w:rsid w:val="006413E1"/>
    <w:rsid w:val="006417B6"/>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564C"/>
    <w:rsid w:val="00665ACB"/>
    <w:rsid w:val="00666119"/>
    <w:rsid w:val="0066713D"/>
    <w:rsid w:val="00667E9F"/>
    <w:rsid w:val="006705F1"/>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73B1"/>
    <w:rsid w:val="0068796D"/>
    <w:rsid w:val="006902B6"/>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4DA"/>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A0201"/>
    <w:rsid w:val="007A0A9A"/>
    <w:rsid w:val="007A129B"/>
    <w:rsid w:val="007A1338"/>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0124"/>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E39"/>
    <w:rsid w:val="007D40B9"/>
    <w:rsid w:val="007D439E"/>
    <w:rsid w:val="007D4433"/>
    <w:rsid w:val="007D48E5"/>
    <w:rsid w:val="007D4B7E"/>
    <w:rsid w:val="007D5852"/>
    <w:rsid w:val="007D5C3F"/>
    <w:rsid w:val="007D690C"/>
    <w:rsid w:val="007E1935"/>
    <w:rsid w:val="007E1A2E"/>
    <w:rsid w:val="007E4829"/>
    <w:rsid w:val="007E5B23"/>
    <w:rsid w:val="007E6FB5"/>
    <w:rsid w:val="007E76DA"/>
    <w:rsid w:val="007E7BF5"/>
    <w:rsid w:val="007E7F4F"/>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4BC8"/>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53FD"/>
    <w:rsid w:val="008A6AC9"/>
    <w:rsid w:val="008A6D8E"/>
    <w:rsid w:val="008A7772"/>
    <w:rsid w:val="008A79B2"/>
    <w:rsid w:val="008B1594"/>
    <w:rsid w:val="008B1833"/>
    <w:rsid w:val="008B2B12"/>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C4"/>
    <w:rsid w:val="008F6BFB"/>
    <w:rsid w:val="008F7595"/>
    <w:rsid w:val="008F77DC"/>
    <w:rsid w:val="008F796C"/>
    <w:rsid w:val="009009F8"/>
    <w:rsid w:val="009015D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794F"/>
    <w:rsid w:val="009279F7"/>
    <w:rsid w:val="00927A9F"/>
    <w:rsid w:val="00930D73"/>
    <w:rsid w:val="00931117"/>
    <w:rsid w:val="00931B48"/>
    <w:rsid w:val="00934B31"/>
    <w:rsid w:val="00935369"/>
    <w:rsid w:val="0093557F"/>
    <w:rsid w:val="009356DE"/>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248"/>
    <w:rsid w:val="0095047D"/>
    <w:rsid w:val="00950B3D"/>
    <w:rsid w:val="0095303F"/>
    <w:rsid w:val="0095326F"/>
    <w:rsid w:val="009540D9"/>
    <w:rsid w:val="00954403"/>
    <w:rsid w:val="0095450C"/>
    <w:rsid w:val="00954F0B"/>
    <w:rsid w:val="009558A0"/>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77B64"/>
    <w:rsid w:val="00982606"/>
    <w:rsid w:val="009826D5"/>
    <w:rsid w:val="009829E9"/>
    <w:rsid w:val="00983224"/>
    <w:rsid w:val="00983700"/>
    <w:rsid w:val="00983AF6"/>
    <w:rsid w:val="009842B1"/>
    <w:rsid w:val="009843F0"/>
    <w:rsid w:val="00984E4A"/>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B11"/>
    <w:rsid w:val="009F3F4A"/>
    <w:rsid w:val="009F5788"/>
    <w:rsid w:val="009F5D5E"/>
    <w:rsid w:val="009F5F76"/>
    <w:rsid w:val="009F673C"/>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2FAD"/>
    <w:rsid w:val="00A13804"/>
    <w:rsid w:val="00A13BA8"/>
    <w:rsid w:val="00A140BF"/>
    <w:rsid w:val="00A14729"/>
    <w:rsid w:val="00A150F2"/>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272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AD4"/>
    <w:rsid w:val="00AC60DF"/>
    <w:rsid w:val="00AC67A8"/>
    <w:rsid w:val="00AD01A5"/>
    <w:rsid w:val="00AD0961"/>
    <w:rsid w:val="00AD10ED"/>
    <w:rsid w:val="00AD1DA9"/>
    <w:rsid w:val="00AD1E32"/>
    <w:rsid w:val="00AD219B"/>
    <w:rsid w:val="00AD2626"/>
    <w:rsid w:val="00AD3120"/>
    <w:rsid w:val="00AD32D7"/>
    <w:rsid w:val="00AD33D2"/>
    <w:rsid w:val="00AD3499"/>
    <w:rsid w:val="00AD36C5"/>
    <w:rsid w:val="00AD3DA4"/>
    <w:rsid w:val="00AD42E1"/>
    <w:rsid w:val="00AD472C"/>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64F6"/>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770E"/>
    <w:rsid w:val="00BB772D"/>
    <w:rsid w:val="00BB7AFF"/>
    <w:rsid w:val="00BC01A4"/>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E7B7E"/>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D7C36"/>
    <w:rsid w:val="00CE0509"/>
    <w:rsid w:val="00CE097B"/>
    <w:rsid w:val="00CE0CAB"/>
    <w:rsid w:val="00CE1668"/>
    <w:rsid w:val="00CE23FC"/>
    <w:rsid w:val="00CE3823"/>
    <w:rsid w:val="00CE3DF1"/>
    <w:rsid w:val="00CE40AC"/>
    <w:rsid w:val="00CE454B"/>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29B4"/>
    <w:rsid w:val="00D03F11"/>
    <w:rsid w:val="00D0441B"/>
    <w:rsid w:val="00D05226"/>
    <w:rsid w:val="00D07743"/>
    <w:rsid w:val="00D07DB1"/>
    <w:rsid w:val="00D1045F"/>
    <w:rsid w:val="00D106B2"/>
    <w:rsid w:val="00D107B2"/>
    <w:rsid w:val="00D10862"/>
    <w:rsid w:val="00D108CB"/>
    <w:rsid w:val="00D1095A"/>
    <w:rsid w:val="00D1257B"/>
    <w:rsid w:val="00D1301A"/>
    <w:rsid w:val="00D13D70"/>
    <w:rsid w:val="00D13DE1"/>
    <w:rsid w:val="00D14B03"/>
    <w:rsid w:val="00D158D2"/>
    <w:rsid w:val="00D15C78"/>
    <w:rsid w:val="00D15F28"/>
    <w:rsid w:val="00D1603B"/>
    <w:rsid w:val="00D17210"/>
    <w:rsid w:val="00D17F02"/>
    <w:rsid w:val="00D20C9A"/>
    <w:rsid w:val="00D21042"/>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5979"/>
    <w:rsid w:val="00D560D8"/>
    <w:rsid w:val="00D561FB"/>
    <w:rsid w:val="00D61B8D"/>
    <w:rsid w:val="00D61C8A"/>
    <w:rsid w:val="00D61EA1"/>
    <w:rsid w:val="00D624EE"/>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7EDF"/>
    <w:rsid w:val="00DA00EB"/>
    <w:rsid w:val="00DA0347"/>
    <w:rsid w:val="00DA1386"/>
    <w:rsid w:val="00DA18AC"/>
    <w:rsid w:val="00DA1B0C"/>
    <w:rsid w:val="00DA1EC1"/>
    <w:rsid w:val="00DA226D"/>
    <w:rsid w:val="00DA2A58"/>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3E94"/>
    <w:rsid w:val="00DC42D8"/>
    <w:rsid w:val="00DC4366"/>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7F38"/>
    <w:rsid w:val="00E20084"/>
    <w:rsid w:val="00E203F2"/>
    <w:rsid w:val="00E21ABF"/>
    <w:rsid w:val="00E22428"/>
    <w:rsid w:val="00E229A6"/>
    <w:rsid w:val="00E22E29"/>
    <w:rsid w:val="00E24B34"/>
    <w:rsid w:val="00E24B9E"/>
    <w:rsid w:val="00E24FCC"/>
    <w:rsid w:val="00E25038"/>
    <w:rsid w:val="00E2542F"/>
    <w:rsid w:val="00E254FF"/>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0BDD"/>
    <w:rsid w:val="00E412EB"/>
    <w:rsid w:val="00E41860"/>
    <w:rsid w:val="00E41972"/>
    <w:rsid w:val="00E4255E"/>
    <w:rsid w:val="00E4453C"/>
    <w:rsid w:val="00E4616C"/>
    <w:rsid w:val="00E46948"/>
    <w:rsid w:val="00E47125"/>
    <w:rsid w:val="00E510F2"/>
    <w:rsid w:val="00E51C52"/>
    <w:rsid w:val="00E5235D"/>
    <w:rsid w:val="00E52A0D"/>
    <w:rsid w:val="00E52E0D"/>
    <w:rsid w:val="00E52FEE"/>
    <w:rsid w:val="00E53CE1"/>
    <w:rsid w:val="00E53F93"/>
    <w:rsid w:val="00E543AF"/>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F10"/>
    <w:rsid w:val="00E70372"/>
    <w:rsid w:val="00E7056F"/>
    <w:rsid w:val="00E70FB6"/>
    <w:rsid w:val="00E71678"/>
    <w:rsid w:val="00E7172D"/>
    <w:rsid w:val="00E72D22"/>
    <w:rsid w:val="00E7393E"/>
    <w:rsid w:val="00E742CC"/>
    <w:rsid w:val="00E74956"/>
    <w:rsid w:val="00E760B9"/>
    <w:rsid w:val="00E763F2"/>
    <w:rsid w:val="00E76AD7"/>
    <w:rsid w:val="00E77683"/>
    <w:rsid w:val="00E77867"/>
    <w:rsid w:val="00E77964"/>
    <w:rsid w:val="00E77FF3"/>
    <w:rsid w:val="00E80B7C"/>
    <w:rsid w:val="00E81C9E"/>
    <w:rsid w:val="00E820A3"/>
    <w:rsid w:val="00E82D53"/>
    <w:rsid w:val="00E831F1"/>
    <w:rsid w:val="00E833E2"/>
    <w:rsid w:val="00E83749"/>
    <w:rsid w:val="00E8406A"/>
    <w:rsid w:val="00E84F8B"/>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77"/>
    <w:rsid w:val="00ED6B66"/>
    <w:rsid w:val="00ED7620"/>
    <w:rsid w:val="00EE0754"/>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360C"/>
    <w:rsid w:val="00F54C73"/>
    <w:rsid w:val="00F563CF"/>
    <w:rsid w:val="00F56503"/>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5EB"/>
    <w:rsid w:val="00F73FF5"/>
    <w:rsid w:val="00F74850"/>
    <w:rsid w:val="00F75C90"/>
    <w:rsid w:val="00F75F9C"/>
    <w:rsid w:val="00F81327"/>
    <w:rsid w:val="00F82E63"/>
    <w:rsid w:val="00F83A80"/>
    <w:rsid w:val="00F84700"/>
    <w:rsid w:val="00F864F6"/>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E0624"/>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ind w:left="357"/>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70</TotalTime>
  <Pages>15</Pages>
  <Words>6748</Words>
  <Characters>38466</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45124</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Marjana Žerdin</cp:lastModifiedBy>
  <cp:revision>35</cp:revision>
  <cp:lastPrinted>2020-08-14T06:48:00Z</cp:lastPrinted>
  <dcterms:created xsi:type="dcterms:W3CDTF">2025-02-24T06:30:00Z</dcterms:created>
  <dcterms:modified xsi:type="dcterms:W3CDTF">2025-03-07T08:17:00Z</dcterms:modified>
</cp:coreProperties>
</file>